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89"/>
        <w:gridCol w:w="1068"/>
        <w:gridCol w:w="1637"/>
        <w:gridCol w:w="1559"/>
        <w:gridCol w:w="2268"/>
        <w:gridCol w:w="1701"/>
        <w:gridCol w:w="1559"/>
        <w:gridCol w:w="1134"/>
      </w:tblGrid>
      <w:tr w:rsidR="00641B18">
        <w:tc>
          <w:tcPr>
            <w:tcW w:w="1089" w:type="dxa"/>
          </w:tcPr>
          <w:p w:rsidR="00641B18" w:rsidRPr="00424398" w:rsidRDefault="00641B18" w:rsidP="00525ECB">
            <w:pPr>
              <w:rPr>
                <w:b/>
                <w:bCs/>
                <w:color w:val="FF0000"/>
                <w:sz w:val="16"/>
                <w:szCs w:val="16"/>
              </w:rPr>
            </w:pPr>
            <w:r w:rsidRPr="00424398">
              <w:rPr>
                <w:b/>
                <w:bCs/>
                <w:color w:val="FF0000"/>
                <w:sz w:val="16"/>
                <w:szCs w:val="16"/>
              </w:rPr>
              <w:t>VINERI</w:t>
            </w:r>
          </w:p>
          <w:p w:rsidR="00641B18" w:rsidRDefault="00641B18" w:rsidP="00525ECB">
            <w:r w:rsidRPr="00424398">
              <w:rPr>
                <w:b/>
                <w:bCs/>
                <w:color w:val="FF0000"/>
              </w:rPr>
              <w:t>DIM</w:t>
            </w:r>
          </w:p>
        </w:tc>
        <w:tc>
          <w:tcPr>
            <w:tcW w:w="1068" w:type="dxa"/>
          </w:tcPr>
          <w:p w:rsidR="00641B18" w:rsidRDefault="00641B18" w:rsidP="00525ECB">
            <w:r>
              <w:t>7-8</w:t>
            </w:r>
          </w:p>
        </w:tc>
        <w:tc>
          <w:tcPr>
            <w:tcW w:w="1637" w:type="dxa"/>
          </w:tcPr>
          <w:p w:rsidR="00641B18" w:rsidRPr="00424398" w:rsidRDefault="00641B18" w:rsidP="00525ECB">
            <w:r w:rsidRPr="00424398">
              <w:t>8-9</w:t>
            </w:r>
          </w:p>
        </w:tc>
        <w:tc>
          <w:tcPr>
            <w:tcW w:w="1559" w:type="dxa"/>
          </w:tcPr>
          <w:p w:rsidR="00641B18" w:rsidRDefault="00641B18" w:rsidP="00525ECB">
            <w:r>
              <w:t>9-10</w:t>
            </w:r>
          </w:p>
        </w:tc>
        <w:tc>
          <w:tcPr>
            <w:tcW w:w="2268" w:type="dxa"/>
          </w:tcPr>
          <w:p w:rsidR="00641B18" w:rsidRDefault="00641B18" w:rsidP="00525ECB">
            <w:r>
              <w:t>10-11</w:t>
            </w:r>
          </w:p>
        </w:tc>
        <w:tc>
          <w:tcPr>
            <w:tcW w:w="1701" w:type="dxa"/>
          </w:tcPr>
          <w:p w:rsidR="00641B18" w:rsidRDefault="00641B18" w:rsidP="00525ECB">
            <w:r>
              <w:t>11-12</w:t>
            </w:r>
          </w:p>
        </w:tc>
        <w:tc>
          <w:tcPr>
            <w:tcW w:w="1559" w:type="dxa"/>
          </w:tcPr>
          <w:p w:rsidR="00641B18" w:rsidRDefault="00641B18" w:rsidP="00525ECB">
            <w:r>
              <w:t>12-13</w:t>
            </w:r>
          </w:p>
        </w:tc>
        <w:tc>
          <w:tcPr>
            <w:tcW w:w="1134" w:type="dxa"/>
          </w:tcPr>
          <w:p w:rsidR="00641B18" w:rsidRDefault="00641B18" w:rsidP="00525ECB">
            <w:r>
              <w:t>13-14</w:t>
            </w:r>
          </w:p>
        </w:tc>
      </w:tr>
      <w:tr w:rsidR="00641B18">
        <w:tc>
          <w:tcPr>
            <w:tcW w:w="1089" w:type="dxa"/>
          </w:tcPr>
          <w:p w:rsidR="00641B18" w:rsidRDefault="00641B18" w:rsidP="00525ECB">
            <w:r>
              <w:t>XI A</w:t>
            </w:r>
          </w:p>
        </w:tc>
        <w:tc>
          <w:tcPr>
            <w:tcW w:w="1068" w:type="dxa"/>
          </w:tcPr>
          <w:p w:rsidR="00641B18" w:rsidRDefault="00641B18" w:rsidP="00525ECB">
            <w:r>
              <w:t>BIO</w:t>
            </w:r>
          </w:p>
          <w:p w:rsidR="00641B18" w:rsidRDefault="00641B18" w:rsidP="00525ECB">
            <w:r>
              <w:t>TURC</w:t>
            </w:r>
          </w:p>
        </w:tc>
        <w:tc>
          <w:tcPr>
            <w:tcW w:w="1637" w:type="dxa"/>
          </w:tcPr>
          <w:p w:rsidR="00641B18" w:rsidRPr="00424398" w:rsidRDefault="00641B18" w:rsidP="00525ECB">
            <w:r w:rsidRPr="00424398">
              <w:t>MAT</w:t>
            </w:r>
          </w:p>
          <w:p w:rsidR="00641B18" w:rsidRPr="00424398" w:rsidRDefault="00641B18" w:rsidP="00525ECB">
            <w:r w:rsidRPr="00424398">
              <w:t>BUSU</w:t>
            </w:r>
          </w:p>
        </w:tc>
        <w:tc>
          <w:tcPr>
            <w:tcW w:w="1559" w:type="dxa"/>
          </w:tcPr>
          <w:p w:rsidR="00641B18" w:rsidRDefault="00641B18" w:rsidP="00525ECB">
            <w:r>
              <w:t>MAT</w:t>
            </w:r>
          </w:p>
          <w:p w:rsidR="00641B18" w:rsidRDefault="00641B18" w:rsidP="00525ECB">
            <w:r>
              <w:t>BUSU</w:t>
            </w:r>
          </w:p>
        </w:tc>
        <w:tc>
          <w:tcPr>
            <w:tcW w:w="2268" w:type="dxa"/>
          </w:tcPr>
          <w:p w:rsidR="00641B18" w:rsidRDefault="00641B18" w:rsidP="00525ECB">
            <w:r>
              <w:t>ROM</w:t>
            </w:r>
          </w:p>
          <w:p w:rsidR="00641B18" w:rsidRDefault="00641B18" w:rsidP="00525ECB">
            <w:r>
              <w:t>DRANCA</w:t>
            </w:r>
          </w:p>
        </w:tc>
        <w:tc>
          <w:tcPr>
            <w:tcW w:w="1701" w:type="dxa"/>
          </w:tcPr>
          <w:p w:rsidR="00641B18" w:rsidRDefault="00641B18" w:rsidP="00525ECB">
            <w:r>
              <w:t>E</w:t>
            </w:r>
          </w:p>
          <w:p w:rsidR="00641B18" w:rsidRDefault="00641B18" w:rsidP="00525ECB">
            <w:r>
              <w:t>NIC</w:t>
            </w:r>
          </w:p>
        </w:tc>
        <w:tc>
          <w:tcPr>
            <w:tcW w:w="1559" w:type="dxa"/>
          </w:tcPr>
          <w:p w:rsidR="00641B18" w:rsidRDefault="00641B18" w:rsidP="00525ECB">
            <w:r>
              <w:t>EC</w:t>
            </w:r>
          </w:p>
          <w:p w:rsidR="00641B18" w:rsidRDefault="00641B18" w:rsidP="00525ECB">
            <w:r>
              <w:t>ONIU</w:t>
            </w:r>
          </w:p>
        </w:tc>
        <w:tc>
          <w:tcPr>
            <w:tcW w:w="1134" w:type="dxa"/>
          </w:tcPr>
          <w:p w:rsidR="00641B18" w:rsidRDefault="00641B18" w:rsidP="00525ECB"/>
        </w:tc>
      </w:tr>
      <w:tr w:rsidR="00641B18">
        <w:tc>
          <w:tcPr>
            <w:tcW w:w="1089" w:type="dxa"/>
          </w:tcPr>
          <w:p w:rsidR="00641B18" w:rsidRDefault="00641B18" w:rsidP="00525ECB">
            <w:r>
              <w:t>XI B</w:t>
            </w:r>
          </w:p>
        </w:tc>
        <w:tc>
          <w:tcPr>
            <w:tcW w:w="1068" w:type="dxa"/>
          </w:tcPr>
          <w:p w:rsidR="00641B18" w:rsidRDefault="00641B18" w:rsidP="00525ECB">
            <w:r>
              <w:t>INFO</w:t>
            </w:r>
          </w:p>
          <w:p w:rsidR="00641B18" w:rsidRDefault="00641B18" w:rsidP="00525ECB">
            <w:r>
              <w:t>HRIS</w:t>
            </w:r>
          </w:p>
        </w:tc>
        <w:tc>
          <w:tcPr>
            <w:tcW w:w="1637" w:type="dxa"/>
          </w:tcPr>
          <w:p w:rsidR="00641B18" w:rsidRPr="00424398" w:rsidRDefault="00641B18" w:rsidP="00525ECB">
            <w:r w:rsidRPr="00424398">
              <w:t>INFO</w:t>
            </w:r>
          </w:p>
          <w:p w:rsidR="00641B18" w:rsidRPr="00424398" w:rsidRDefault="00641B18" w:rsidP="00525ECB">
            <w:r w:rsidRPr="00424398">
              <w:t>HRIS</w:t>
            </w:r>
          </w:p>
        </w:tc>
        <w:tc>
          <w:tcPr>
            <w:tcW w:w="1559" w:type="dxa"/>
          </w:tcPr>
          <w:p w:rsidR="00641B18" w:rsidRDefault="00641B18" w:rsidP="00525ECB">
            <w:r>
              <w:t>INFO</w:t>
            </w:r>
          </w:p>
          <w:p w:rsidR="00641B18" w:rsidRDefault="00641B18" w:rsidP="00525ECB">
            <w:r>
              <w:t>HRIS</w:t>
            </w:r>
          </w:p>
        </w:tc>
        <w:tc>
          <w:tcPr>
            <w:tcW w:w="2268" w:type="dxa"/>
          </w:tcPr>
          <w:p w:rsidR="00641B18" w:rsidRDefault="00641B18" w:rsidP="000642B0">
            <w:r>
              <w:t>BIO</w:t>
            </w:r>
          </w:p>
          <w:p w:rsidR="00641B18" w:rsidRDefault="00641B18" w:rsidP="000642B0">
            <w:r>
              <w:t>TURC</w:t>
            </w:r>
          </w:p>
        </w:tc>
        <w:tc>
          <w:tcPr>
            <w:tcW w:w="1701" w:type="dxa"/>
          </w:tcPr>
          <w:p w:rsidR="00641B18" w:rsidRDefault="00641B18" w:rsidP="00525ECB">
            <w:r>
              <w:t>ROM</w:t>
            </w:r>
          </w:p>
          <w:p w:rsidR="00641B18" w:rsidRDefault="00641B18" w:rsidP="00525ECB">
            <w:r>
              <w:t>HAPE</w:t>
            </w:r>
          </w:p>
        </w:tc>
        <w:tc>
          <w:tcPr>
            <w:tcW w:w="1559" w:type="dxa"/>
          </w:tcPr>
          <w:p w:rsidR="00641B18" w:rsidRDefault="00641B18" w:rsidP="00525ECB">
            <w:r>
              <w:t>FIZ</w:t>
            </w:r>
          </w:p>
          <w:p w:rsidR="00641B18" w:rsidRDefault="00641B18" w:rsidP="00525ECB">
            <w:r>
              <w:t>STRAT.O</w:t>
            </w:r>
          </w:p>
        </w:tc>
        <w:tc>
          <w:tcPr>
            <w:tcW w:w="1134" w:type="dxa"/>
          </w:tcPr>
          <w:p w:rsidR="00641B18" w:rsidRDefault="00641B18" w:rsidP="00525ECB"/>
        </w:tc>
      </w:tr>
      <w:tr w:rsidR="00641B18">
        <w:tc>
          <w:tcPr>
            <w:tcW w:w="1089" w:type="dxa"/>
          </w:tcPr>
          <w:p w:rsidR="00641B18" w:rsidRDefault="00641B18" w:rsidP="00525ECB">
            <w:r>
              <w:t>XI C</w:t>
            </w:r>
          </w:p>
        </w:tc>
        <w:tc>
          <w:tcPr>
            <w:tcW w:w="1068" w:type="dxa"/>
          </w:tcPr>
          <w:p w:rsidR="00641B18" w:rsidRDefault="00641B18" w:rsidP="00525ECB">
            <w:r>
              <w:t>M3</w:t>
            </w:r>
          </w:p>
          <w:p w:rsidR="00641B18" w:rsidRDefault="00641B18" w:rsidP="00525ECB">
            <w:r>
              <w:t>ISTO</w:t>
            </w:r>
          </w:p>
        </w:tc>
        <w:tc>
          <w:tcPr>
            <w:tcW w:w="1637" w:type="dxa"/>
          </w:tcPr>
          <w:p w:rsidR="00641B18" w:rsidRPr="00424398" w:rsidRDefault="00641B18" w:rsidP="00525ECB">
            <w:r>
              <w:t>M8</w:t>
            </w:r>
          </w:p>
          <w:p w:rsidR="00641B18" w:rsidRPr="00424398" w:rsidRDefault="00641B18" w:rsidP="00525ECB">
            <w:r>
              <w:t>LAZA</w:t>
            </w:r>
          </w:p>
        </w:tc>
        <w:tc>
          <w:tcPr>
            <w:tcW w:w="1559" w:type="dxa"/>
          </w:tcPr>
          <w:p w:rsidR="00641B18" w:rsidRDefault="00641B18" w:rsidP="00525ECB">
            <w:r>
              <w:t>TIC</w:t>
            </w:r>
          </w:p>
          <w:p w:rsidR="00641B18" w:rsidRDefault="00641B18" w:rsidP="00525ECB">
            <w:r>
              <w:t>TARN</w:t>
            </w:r>
          </w:p>
        </w:tc>
        <w:tc>
          <w:tcPr>
            <w:tcW w:w="2268" w:type="dxa"/>
          </w:tcPr>
          <w:p w:rsidR="00641B18" w:rsidRDefault="00641B18" w:rsidP="00525ECB">
            <w:r>
              <w:t>MAT</w:t>
            </w:r>
          </w:p>
          <w:p w:rsidR="00641B18" w:rsidRDefault="00641B18" w:rsidP="00525ECB">
            <w:r>
              <w:t>BUSU</w:t>
            </w:r>
          </w:p>
        </w:tc>
        <w:tc>
          <w:tcPr>
            <w:tcW w:w="1701" w:type="dxa"/>
          </w:tcPr>
          <w:p w:rsidR="00641B18" w:rsidRDefault="00641B18" w:rsidP="00843ECE">
            <w:r>
              <w:t>M5</w:t>
            </w:r>
          </w:p>
          <w:p w:rsidR="00641B18" w:rsidRDefault="00641B18" w:rsidP="00843ECE">
            <w:r>
              <w:t>IOACHI</w:t>
            </w:r>
          </w:p>
        </w:tc>
        <w:tc>
          <w:tcPr>
            <w:tcW w:w="1559" w:type="dxa"/>
          </w:tcPr>
          <w:p w:rsidR="00641B18" w:rsidRDefault="00641B18" w:rsidP="00525ECB">
            <w:r>
              <w:t>ROM</w:t>
            </w:r>
          </w:p>
          <w:p w:rsidR="00641B18" w:rsidRDefault="00641B18" w:rsidP="00525ECB">
            <w:r>
              <w:t>IACOB</w:t>
            </w:r>
          </w:p>
        </w:tc>
        <w:tc>
          <w:tcPr>
            <w:tcW w:w="1134" w:type="dxa"/>
          </w:tcPr>
          <w:p w:rsidR="00641B18" w:rsidRDefault="00641B18" w:rsidP="00525ECB"/>
        </w:tc>
      </w:tr>
      <w:tr w:rsidR="00641B18">
        <w:tc>
          <w:tcPr>
            <w:tcW w:w="1089" w:type="dxa"/>
          </w:tcPr>
          <w:p w:rsidR="00641B18" w:rsidRDefault="00641B18" w:rsidP="00525ECB">
            <w:r>
              <w:t>XI D</w:t>
            </w:r>
          </w:p>
        </w:tc>
        <w:tc>
          <w:tcPr>
            <w:tcW w:w="1068" w:type="dxa"/>
          </w:tcPr>
          <w:p w:rsidR="00641B18" w:rsidRDefault="00641B18" w:rsidP="00525ECB"/>
        </w:tc>
        <w:tc>
          <w:tcPr>
            <w:tcW w:w="1637" w:type="dxa"/>
          </w:tcPr>
          <w:p w:rsidR="00641B18" w:rsidRPr="00424398" w:rsidRDefault="00641B18" w:rsidP="00525ECB">
            <w:r w:rsidRPr="00424398">
              <w:t>MAT</w:t>
            </w:r>
          </w:p>
          <w:p w:rsidR="00641B18" w:rsidRPr="00424398" w:rsidRDefault="00641B18" w:rsidP="00525ECB">
            <w:r w:rsidRPr="00424398">
              <w:t>FLOCEA</w:t>
            </w:r>
          </w:p>
        </w:tc>
        <w:tc>
          <w:tcPr>
            <w:tcW w:w="1559" w:type="dxa"/>
          </w:tcPr>
          <w:p w:rsidR="00641B18" w:rsidRDefault="00641B18" w:rsidP="00525ECB">
            <w:r>
              <w:t>ROM</w:t>
            </w:r>
          </w:p>
          <w:p w:rsidR="00641B18" w:rsidRDefault="00641B18" w:rsidP="00525ECB">
            <w:r>
              <w:t>STAN</w:t>
            </w:r>
          </w:p>
        </w:tc>
        <w:tc>
          <w:tcPr>
            <w:tcW w:w="2268" w:type="dxa"/>
          </w:tcPr>
          <w:p w:rsidR="00641B18" w:rsidRDefault="00641B18" w:rsidP="00525ECB">
            <w:r>
              <w:t>M2</w:t>
            </w:r>
          </w:p>
          <w:p w:rsidR="00641B18" w:rsidRDefault="00641B18" w:rsidP="00525ECB">
            <w:r>
              <w:t>ISTO</w:t>
            </w:r>
          </w:p>
        </w:tc>
        <w:tc>
          <w:tcPr>
            <w:tcW w:w="1701" w:type="dxa"/>
          </w:tcPr>
          <w:p w:rsidR="00641B18" w:rsidRDefault="00641B18" w:rsidP="00525ECB">
            <w:r>
              <w:t>M3</w:t>
            </w:r>
          </w:p>
          <w:p w:rsidR="00641B18" w:rsidRDefault="00641B18" w:rsidP="00525ECB">
            <w:r>
              <w:t>ISTO</w:t>
            </w:r>
          </w:p>
        </w:tc>
        <w:tc>
          <w:tcPr>
            <w:tcW w:w="1559" w:type="dxa"/>
          </w:tcPr>
          <w:p w:rsidR="00641B18" w:rsidRDefault="00641B18" w:rsidP="00525ECB">
            <w:r>
              <w:t>FR</w:t>
            </w:r>
          </w:p>
          <w:p w:rsidR="00641B18" w:rsidRDefault="00641B18" w:rsidP="00525ECB">
            <w:r>
              <w:t>MUR</w:t>
            </w:r>
          </w:p>
        </w:tc>
        <w:tc>
          <w:tcPr>
            <w:tcW w:w="1134" w:type="dxa"/>
          </w:tcPr>
          <w:p w:rsidR="00641B18" w:rsidRDefault="00641B18" w:rsidP="00525ECB"/>
        </w:tc>
      </w:tr>
      <w:tr w:rsidR="00641B18">
        <w:tc>
          <w:tcPr>
            <w:tcW w:w="1089" w:type="dxa"/>
          </w:tcPr>
          <w:p w:rsidR="00641B18" w:rsidRDefault="00641B18" w:rsidP="00525ECB">
            <w:r>
              <w:t>XI E</w:t>
            </w:r>
          </w:p>
        </w:tc>
        <w:tc>
          <w:tcPr>
            <w:tcW w:w="1068" w:type="dxa"/>
          </w:tcPr>
          <w:p w:rsidR="00641B18" w:rsidRDefault="00641B18" w:rsidP="00675DD6"/>
        </w:tc>
        <w:tc>
          <w:tcPr>
            <w:tcW w:w="1637" w:type="dxa"/>
          </w:tcPr>
          <w:p w:rsidR="00641B18" w:rsidRDefault="00641B18" w:rsidP="00CC2B27">
            <w:r>
              <w:t>MAT</w:t>
            </w:r>
          </w:p>
          <w:p w:rsidR="00641B18" w:rsidRPr="00424398" w:rsidRDefault="00641B18" w:rsidP="00CC2B27">
            <w:r>
              <w:t>NEG</w:t>
            </w:r>
          </w:p>
        </w:tc>
        <w:tc>
          <w:tcPr>
            <w:tcW w:w="1559" w:type="dxa"/>
          </w:tcPr>
          <w:p w:rsidR="00641B18" w:rsidRDefault="00641B18" w:rsidP="00525ECB">
            <w:r>
              <w:t>M2</w:t>
            </w:r>
          </w:p>
          <w:p w:rsidR="00641B18" w:rsidRDefault="00641B18" w:rsidP="00525ECB">
            <w:r>
              <w:t>HAGIU</w:t>
            </w:r>
          </w:p>
        </w:tc>
        <w:tc>
          <w:tcPr>
            <w:tcW w:w="2268" w:type="dxa"/>
          </w:tcPr>
          <w:p w:rsidR="00641B18" w:rsidRDefault="00641B18" w:rsidP="00525ECB">
            <w:r>
              <w:t>M8</w:t>
            </w:r>
          </w:p>
          <w:p w:rsidR="00641B18" w:rsidRDefault="00641B18" w:rsidP="00525ECB">
            <w:r>
              <w:t>LAZA</w:t>
            </w:r>
          </w:p>
        </w:tc>
        <w:tc>
          <w:tcPr>
            <w:tcW w:w="1701" w:type="dxa"/>
          </w:tcPr>
          <w:p w:rsidR="00641B18" w:rsidRDefault="00641B18" w:rsidP="00525ECB">
            <w:r>
              <w:t>EC</w:t>
            </w:r>
          </w:p>
          <w:p w:rsidR="00641B18" w:rsidRDefault="00641B18" w:rsidP="00525ECB">
            <w:r>
              <w:t>ONIU</w:t>
            </w:r>
          </w:p>
        </w:tc>
        <w:tc>
          <w:tcPr>
            <w:tcW w:w="1559" w:type="dxa"/>
          </w:tcPr>
          <w:p w:rsidR="00641B18" w:rsidRDefault="00641B18" w:rsidP="00525ECB">
            <w:r>
              <w:t>ROM</w:t>
            </w:r>
          </w:p>
          <w:p w:rsidR="00641B18" w:rsidRDefault="00641B18" w:rsidP="00525ECB">
            <w:r>
              <w:t>POP</w:t>
            </w:r>
          </w:p>
        </w:tc>
        <w:tc>
          <w:tcPr>
            <w:tcW w:w="1134" w:type="dxa"/>
          </w:tcPr>
          <w:p w:rsidR="00641B18" w:rsidRDefault="00641B18" w:rsidP="00525ECB">
            <w:r>
              <w:t>FR</w:t>
            </w:r>
          </w:p>
          <w:p w:rsidR="00641B18" w:rsidRDefault="00641B18" w:rsidP="00525ECB">
            <w:r>
              <w:t>MAXI</w:t>
            </w:r>
          </w:p>
        </w:tc>
      </w:tr>
      <w:tr w:rsidR="00641B18">
        <w:tc>
          <w:tcPr>
            <w:tcW w:w="1089" w:type="dxa"/>
          </w:tcPr>
          <w:p w:rsidR="00641B18" w:rsidRDefault="00641B18" w:rsidP="00525ECB">
            <w:r>
              <w:t>XI F</w:t>
            </w:r>
          </w:p>
        </w:tc>
        <w:tc>
          <w:tcPr>
            <w:tcW w:w="1068" w:type="dxa"/>
          </w:tcPr>
          <w:p w:rsidR="00641B18" w:rsidRDefault="00641B18" w:rsidP="00525ECB">
            <w:r>
              <w:t>DIR</w:t>
            </w:r>
          </w:p>
          <w:p w:rsidR="00641B18" w:rsidRDefault="00641B18" w:rsidP="00525ECB">
            <w:r>
              <w:t>CEN</w:t>
            </w:r>
          </w:p>
        </w:tc>
        <w:tc>
          <w:tcPr>
            <w:tcW w:w="1637" w:type="dxa"/>
          </w:tcPr>
          <w:p w:rsidR="00641B18" w:rsidRPr="00424398" w:rsidRDefault="00641B18" w:rsidP="00525ECB">
            <w:r w:rsidRPr="00424398">
              <w:t>MAT</w:t>
            </w:r>
          </w:p>
          <w:p w:rsidR="00641B18" w:rsidRPr="00424398" w:rsidRDefault="00641B18" w:rsidP="00525ECB">
            <w:r w:rsidRPr="00424398">
              <w:t>CEN</w:t>
            </w:r>
          </w:p>
        </w:tc>
        <w:tc>
          <w:tcPr>
            <w:tcW w:w="1559" w:type="dxa"/>
          </w:tcPr>
          <w:p w:rsidR="00641B18" w:rsidRDefault="00641B18" w:rsidP="00525ECB">
            <w:r>
              <w:t>EC</w:t>
            </w:r>
          </w:p>
          <w:p w:rsidR="00641B18" w:rsidRDefault="00641B18" w:rsidP="00525ECB">
            <w:r>
              <w:t>ONIU</w:t>
            </w:r>
          </w:p>
        </w:tc>
        <w:tc>
          <w:tcPr>
            <w:tcW w:w="2268" w:type="dxa"/>
          </w:tcPr>
          <w:p w:rsidR="00641B18" w:rsidRDefault="00641B18" w:rsidP="00525ECB">
            <w:r>
              <w:t>FR+E</w:t>
            </w:r>
          </w:p>
          <w:p w:rsidR="00641B18" w:rsidRDefault="00641B18" w:rsidP="00525ECB">
            <w:r>
              <w:t>BAB+GRIG</w:t>
            </w:r>
          </w:p>
        </w:tc>
        <w:tc>
          <w:tcPr>
            <w:tcW w:w="1701" w:type="dxa"/>
          </w:tcPr>
          <w:p w:rsidR="00641B18" w:rsidRDefault="00641B18" w:rsidP="00843ECE">
            <w:r>
              <w:t>M8</w:t>
            </w:r>
          </w:p>
          <w:p w:rsidR="00641B18" w:rsidRDefault="00641B18" w:rsidP="00843ECE">
            <w:r>
              <w:t>LAZA</w:t>
            </w:r>
          </w:p>
        </w:tc>
        <w:tc>
          <w:tcPr>
            <w:tcW w:w="1559" w:type="dxa"/>
          </w:tcPr>
          <w:p w:rsidR="00641B18" w:rsidRDefault="00641B18" w:rsidP="00843ECE">
            <w:r>
              <w:t>M4</w:t>
            </w:r>
          </w:p>
          <w:p w:rsidR="00641B18" w:rsidRDefault="00641B18" w:rsidP="00843ECE">
            <w:r>
              <w:t>DORN</w:t>
            </w:r>
          </w:p>
        </w:tc>
        <w:tc>
          <w:tcPr>
            <w:tcW w:w="1134" w:type="dxa"/>
          </w:tcPr>
          <w:p w:rsidR="00641B18" w:rsidRDefault="00641B18" w:rsidP="00525ECB"/>
        </w:tc>
      </w:tr>
      <w:tr w:rsidR="00641B18">
        <w:tc>
          <w:tcPr>
            <w:tcW w:w="1089" w:type="dxa"/>
          </w:tcPr>
          <w:p w:rsidR="00641B18" w:rsidRDefault="00641B18" w:rsidP="00525ECB">
            <w:r>
              <w:t>XI G</w:t>
            </w:r>
          </w:p>
        </w:tc>
        <w:tc>
          <w:tcPr>
            <w:tcW w:w="1068" w:type="dxa"/>
          </w:tcPr>
          <w:p w:rsidR="00641B18" w:rsidRDefault="00641B18" w:rsidP="00525ECB">
            <w:r>
              <w:t>GEO</w:t>
            </w:r>
          </w:p>
          <w:p w:rsidR="00641B18" w:rsidRDefault="00641B18" w:rsidP="00525ECB">
            <w:r>
              <w:t>PANT</w:t>
            </w:r>
          </w:p>
        </w:tc>
        <w:tc>
          <w:tcPr>
            <w:tcW w:w="1637" w:type="dxa"/>
          </w:tcPr>
          <w:p w:rsidR="00641B18" w:rsidRPr="00424398" w:rsidRDefault="00641B18" w:rsidP="00525ECB">
            <w:r w:rsidRPr="00424398">
              <w:t>FR</w:t>
            </w:r>
          </w:p>
          <w:p w:rsidR="00641B18" w:rsidRPr="00424398" w:rsidRDefault="00641B18" w:rsidP="00525ECB">
            <w:r w:rsidRPr="00424398">
              <w:t>MUR</w:t>
            </w:r>
          </w:p>
        </w:tc>
        <w:tc>
          <w:tcPr>
            <w:tcW w:w="1559" w:type="dxa"/>
          </w:tcPr>
          <w:p w:rsidR="00641B18" w:rsidRDefault="00641B18" w:rsidP="00525ECB">
            <w:r>
              <w:t>M8</w:t>
            </w:r>
          </w:p>
          <w:p w:rsidR="00641B18" w:rsidRDefault="00641B18" w:rsidP="00525ECB">
            <w:r>
              <w:t>LAZA</w:t>
            </w:r>
          </w:p>
        </w:tc>
        <w:tc>
          <w:tcPr>
            <w:tcW w:w="2268" w:type="dxa"/>
          </w:tcPr>
          <w:p w:rsidR="00641B18" w:rsidRDefault="00641B18" w:rsidP="00654897">
            <w:r>
              <w:t>EC</w:t>
            </w:r>
          </w:p>
          <w:p w:rsidR="00641B18" w:rsidRDefault="00641B18" w:rsidP="00654897">
            <w:r>
              <w:t>ONIU</w:t>
            </w:r>
          </w:p>
        </w:tc>
        <w:tc>
          <w:tcPr>
            <w:tcW w:w="1701" w:type="dxa"/>
          </w:tcPr>
          <w:p w:rsidR="00641B18" w:rsidRDefault="00641B18" w:rsidP="00525ECB">
            <w:r>
              <w:t>M3</w:t>
            </w:r>
          </w:p>
          <w:p w:rsidR="00641B18" w:rsidRDefault="00641B18" w:rsidP="00525ECB">
            <w:r>
              <w:t>REIN</w:t>
            </w:r>
          </w:p>
        </w:tc>
        <w:tc>
          <w:tcPr>
            <w:tcW w:w="1559" w:type="dxa"/>
          </w:tcPr>
          <w:p w:rsidR="00641B18" w:rsidRDefault="00641B18" w:rsidP="00525ECB">
            <w:r>
              <w:t>ROM</w:t>
            </w:r>
          </w:p>
          <w:p w:rsidR="00641B18" w:rsidRDefault="00641B18" w:rsidP="00525ECB">
            <w:r>
              <w:t>DRANCA</w:t>
            </w:r>
          </w:p>
        </w:tc>
        <w:tc>
          <w:tcPr>
            <w:tcW w:w="1134" w:type="dxa"/>
          </w:tcPr>
          <w:p w:rsidR="00641B18" w:rsidRDefault="00641B18" w:rsidP="00525ECB"/>
        </w:tc>
      </w:tr>
      <w:tr w:rsidR="00641B18">
        <w:tc>
          <w:tcPr>
            <w:tcW w:w="1089" w:type="dxa"/>
          </w:tcPr>
          <w:p w:rsidR="00641B18" w:rsidRDefault="00641B18" w:rsidP="00525ECB">
            <w:r>
              <w:t>XI H</w:t>
            </w:r>
          </w:p>
        </w:tc>
        <w:tc>
          <w:tcPr>
            <w:tcW w:w="1068" w:type="dxa"/>
          </w:tcPr>
          <w:p w:rsidR="00641B18" w:rsidRDefault="00641B18" w:rsidP="00525ECB">
            <w:r>
              <w:t>M1</w:t>
            </w:r>
          </w:p>
          <w:p w:rsidR="00641B18" w:rsidRDefault="00641B18" w:rsidP="00525ECB">
            <w:r>
              <w:t>APET</w:t>
            </w:r>
          </w:p>
        </w:tc>
        <w:tc>
          <w:tcPr>
            <w:tcW w:w="1637" w:type="dxa"/>
          </w:tcPr>
          <w:p w:rsidR="00641B18" w:rsidRDefault="00641B18" w:rsidP="00525ECB">
            <w:r>
              <w:t>EC</w:t>
            </w:r>
          </w:p>
          <w:p w:rsidR="00641B18" w:rsidRPr="00424398" w:rsidRDefault="00641B18" w:rsidP="00525ECB">
            <w:r>
              <w:t>MAIER</w:t>
            </w:r>
          </w:p>
        </w:tc>
        <w:tc>
          <w:tcPr>
            <w:tcW w:w="1559" w:type="dxa"/>
          </w:tcPr>
          <w:p w:rsidR="00641B18" w:rsidRDefault="00641B18" w:rsidP="007C6053">
            <w:r>
              <w:t>M7</w:t>
            </w:r>
          </w:p>
          <w:p w:rsidR="00641B18" w:rsidRDefault="00641B18" w:rsidP="007C6053">
            <w:r>
              <w:t>REIN</w:t>
            </w:r>
          </w:p>
        </w:tc>
        <w:tc>
          <w:tcPr>
            <w:tcW w:w="2268" w:type="dxa"/>
          </w:tcPr>
          <w:p w:rsidR="00641B18" w:rsidRDefault="00641B18" w:rsidP="00525ECB">
            <w:r>
              <w:t>GEO</w:t>
            </w:r>
          </w:p>
          <w:p w:rsidR="00641B18" w:rsidRDefault="00641B18" w:rsidP="00525ECB">
            <w:r>
              <w:t>PANT</w:t>
            </w:r>
          </w:p>
        </w:tc>
        <w:tc>
          <w:tcPr>
            <w:tcW w:w="1701" w:type="dxa"/>
          </w:tcPr>
          <w:p w:rsidR="00641B18" w:rsidRDefault="00641B18" w:rsidP="00525ECB">
            <w:r>
              <w:t>FR</w:t>
            </w:r>
          </w:p>
          <w:p w:rsidR="00641B18" w:rsidRDefault="00641B18" w:rsidP="00525ECB">
            <w:r>
              <w:t>MAXI</w:t>
            </w:r>
          </w:p>
        </w:tc>
        <w:tc>
          <w:tcPr>
            <w:tcW w:w="1559" w:type="dxa"/>
          </w:tcPr>
          <w:p w:rsidR="00641B18" w:rsidRDefault="00641B18" w:rsidP="00525ECB">
            <w:r>
              <w:t>ROM</w:t>
            </w:r>
          </w:p>
          <w:p w:rsidR="00641B18" w:rsidRDefault="00641B18" w:rsidP="00525ECB">
            <w:r>
              <w:t>HAPE</w:t>
            </w:r>
          </w:p>
        </w:tc>
        <w:tc>
          <w:tcPr>
            <w:tcW w:w="1134" w:type="dxa"/>
          </w:tcPr>
          <w:p w:rsidR="00641B18" w:rsidRDefault="00641B18" w:rsidP="00525ECB"/>
        </w:tc>
      </w:tr>
      <w:tr w:rsidR="00641B18">
        <w:tc>
          <w:tcPr>
            <w:tcW w:w="1089" w:type="dxa"/>
          </w:tcPr>
          <w:p w:rsidR="00641B18" w:rsidRDefault="00641B18" w:rsidP="00525ECB">
            <w:r>
              <w:t>XI I</w:t>
            </w:r>
          </w:p>
        </w:tc>
        <w:tc>
          <w:tcPr>
            <w:tcW w:w="1068" w:type="dxa"/>
          </w:tcPr>
          <w:p w:rsidR="00641B18" w:rsidRDefault="00641B18" w:rsidP="00525ECB">
            <w:r>
              <w:t>DIR</w:t>
            </w:r>
          </w:p>
          <w:p w:rsidR="00641B18" w:rsidRDefault="00641B18" w:rsidP="00525ECB">
            <w:r>
              <w:t>CHIP</w:t>
            </w:r>
          </w:p>
        </w:tc>
        <w:tc>
          <w:tcPr>
            <w:tcW w:w="1637" w:type="dxa"/>
          </w:tcPr>
          <w:p w:rsidR="00641B18" w:rsidRPr="00424398" w:rsidRDefault="00641B18" w:rsidP="00E41FD5">
            <w:r w:rsidRPr="00424398">
              <w:t>M3</w:t>
            </w:r>
          </w:p>
          <w:p w:rsidR="00641B18" w:rsidRPr="00424398" w:rsidRDefault="00641B18" w:rsidP="00E41FD5">
            <w:r w:rsidRPr="00424398">
              <w:t>CHIP</w:t>
            </w:r>
          </w:p>
        </w:tc>
        <w:tc>
          <w:tcPr>
            <w:tcW w:w="1559" w:type="dxa"/>
          </w:tcPr>
          <w:p w:rsidR="00641B18" w:rsidRDefault="00641B18" w:rsidP="00525ECB">
            <w:r>
              <w:t>MAT</w:t>
            </w:r>
          </w:p>
          <w:p w:rsidR="00641B18" w:rsidRDefault="00641B18" w:rsidP="00525ECB">
            <w:r>
              <w:t>NEG</w:t>
            </w:r>
          </w:p>
        </w:tc>
        <w:tc>
          <w:tcPr>
            <w:tcW w:w="2268" w:type="dxa"/>
          </w:tcPr>
          <w:p w:rsidR="00641B18" w:rsidRDefault="00641B18" w:rsidP="00525ECB">
            <w:r>
              <w:t>ROM</w:t>
            </w:r>
          </w:p>
          <w:p w:rsidR="00641B18" w:rsidRDefault="00641B18" w:rsidP="00525ECB">
            <w:r>
              <w:t>HAPE</w:t>
            </w:r>
          </w:p>
        </w:tc>
        <w:tc>
          <w:tcPr>
            <w:tcW w:w="1701" w:type="dxa"/>
          </w:tcPr>
          <w:p w:rsidR="00641B18" w:rsidRDefault="00641B18" w:rsidP="00525ECB">
            <w:r>
              <w:t>M3</w:t>
            </w:r>
          </w:p>
          <w:p w:rsidR="00641B18" w:rsidRDefault="00641B18" w:rsidP="00525ECB">
            <w:r>
              <w:t>CHIP</w:t>
            </w:r>
          </w:p>
        </w:tc>
        <w:tc>
          <w:tcPr>
            <w:tcW w:w="1559" w:type="dxa"/>
          </w:tcPr>
          <w:p w:rsidR="00641B18" w:rsidRDefault="00641B18" w:rsidP="00525ECB">
            <w:r>
              <w:t>M8</w:t>
            </w:r>
          </w:p>
          <w:p w:rsidR="00641B18" w:rsidRDefault="00641B18" w:rsidP="00525ECB">
            <w:r>
              <w:t>PANA</w:t>
            </w:r>
          </w:p>
        </w:tc>
        <w:tc>
          <w:tcPr>
            <w:tcW w:w="1134" w:type="dxa"/>
          </w:tcPr>
          <w:p w:rsidR="00641B18" w:rsidRDefault="00641B18" w:rsidP="00525ECB"/>
        </w:tc>
      </w:tr>
      <w:tr w:rsidR="00641B18">
        <w:tc>
          <w:tcPr>
            <w:tcW w:w="1089" w:type="dxa"/>
          </w:tcPr>
          <w:p w:rsidR="00641B18" w:rsidRDefault="00641B18" w:rsidP="00525ECB">
            <w:r>
              <w:t>XI J</w:t>
            </w:r>
          </w:p>
        </w:tc>
        <w:tc>
          <w:tcPr>
            <w:tcW w:w="1068" w:type="dxa"/>
          </w:tcPr>
          <w:p w:rsidR="00641B18" w:rsidRDefault="00641B18" w:rsidP="00525ECB">
            <w:r>
              <w:t>DIR</w:t>
            </w:r>
          </w:p>
          <w:p w:rsidR="00641B18" w:rsidRDefault="00641B18" w:rsidP="00525ECB">
            <w:r>
              <w:t>GRIG</w:t>
            </w:r>
          </w:p>
        </w:tc>
        <w:tc>
          <w:tcPr>
            <w:tcW w:w="1637" w:type="dxa"/>
          </w:tcPr>
          <w:p w:rsidR="00641B18" w:rsidRPr="00424398" w:rsidRDefault="00641B18" w:rsidP="00525ECB">
            <w:r w:rsidRPr="00424398">
              <w:t>E</w:t>
            </w:r>
          </w:p>
          <w:p w:rsidR="00641B18" w:rsidRPr="00424398" w:rsidRDefault="00641B18" w:rsidP="00525ECB">
            <w:r w:rsidRPr="00424398">
              <w:t>GRIG</w:t>
            </w:r>
          </w:p>
        </w:tc>
        <w:tc>
          <w:tcPr>
            <w:tcW w:w="1559" w:type="dxa"/>
          </w:tcPr>
          <w:p w:rsidR="00641B18" w:rsidRDefault="00641B18" w:rsidP="00525ECB">
            <w:r>
              <w:t>GEO</w:t>
            </w:r>
          </w:p>
          <w:p w:rsidR="00641B18" w:rsidRDefault="00641B18" w:rsidP="00525ECB">
            <w:r>
              <w:t>PANT</w:t>
            </w:r>
          </w:p>
        </w:tc>
        <w:tc>
          <w:tcPr>
            <w:tcW w:w="2268" w:type="dxa"/>
          </w:tcPr>
          <w:p w:rsidR="00641B18" w:rsidRDefault="00641B18" w:rsidP="00525ECB">
            <w:r>
              <w:t>M8</w:t>
            </w:r>
          </w:p>
          <w:p w:rsidR="00641B18" w:rsidRDefault="00641B18" w:rsidP="00525ECB">
            <w:r>
              <w:t>AMAR</w:t>
            </w:r>
          </w:p>
        </w:tc>
        <w:tc>
          <w:tcPr>
            <w:tcW w:w="1701" w:type="dxa"/>
          </w:tcPr>
          <w:p w:rsidR="00641B18" w:rsidRDefault="00641B18" w:rsidP="00525ECB">
            <w:r>
              <w:t>FR</w:t>
            </w:r>
          </w:p>
          <w:p w:rsidR="00641B18" w:rsidRDefault="00641B18" w:rsidP="00525ECB">
            <w:r>
              <w:t>BAB</w:t>
            </w:r>
          </w:p>
        </w:tc>
        <w:tc>
          <w:tcPr>
            <w:tcW w:w="1559" w:type="dxa"/>
          </w:tcPr>
          <w:p w:rsidR="00641B18" w:rsidRDefault="00641B18" w:rsidP="00525ECB">
            <w:r>
              <w:t>ROM</w:t>
            </w:r>
          </w:p>
          <w:p w:rsidR="00641B18" w:rsidRDefault="00641B18" w:rsidP="00525ECB">
            <w:r>
              <w:t>POPA</w:t>
            </w:r>
          </w:p>
        </w:tc>
        <w:tc>
          <w:tcPr>
            <w:tcW w:w="1134" w:type="dxa"/>
          </w:tcPr>
          <w:p w:rsidR="00641B18" w:rsidRDefault="00641B18" w:rsidP="00525ECB"/>
        </w:tc>
      </w:tr>
      <w:tr w:rsidR="00641B18">
        <w:tc>
          <w:tcPr>
            <w:tcW w:w="1089" w:type="dxa"/>
          </w:tcPr>
          <w:p w:rsidR="00641B18" w:rsidRDefault="00641B18" w:rsidP="00525ECB">
            <w:r>
              <w:t>XI K</w:t>
            </w:r>
          </w:p>
        </w:tc>
        <w:tc>
          <w:tcPr>
            <w:tcW w:w="1068" w:type="dxa"/>
          </w:tcPr>
          <w:p w:rsidR="00641B18" w:rsidRDefault="00641B18" w:rsidP="00525ECB">
            <w:r>
              <w:t>DIR</w:t>
            </w:r>
          </w:p>
          <w:p w:rsidR="00641B18" w:rsidRDefault="00641B18" w:rsidP="00525ECB">
            <w:r>
              <w:t>IOACHI</w:t>
            </w:r>
          </w:p>
        </w:tc>
        <w:tc>
          <w:tcPr>
            <w:tcW w:w="1637" w:type="dxa"/>
          </w:tcPr>
          <w:p w:rsidR="00641B18" w:rsidRPr="00424398" w:rsidRDefault="00641B18" w:rsidP="00CC2B27">
            <w:r w:rsidRPr="00424398">
              <w:t>M3</w:t>
            </w:r>
          </w:p>
          <w:p w:rsidR="00641B18" w:rsidRPr="00424398" w:rsidRDefault="00641B18" w:rsidP="00CC2B27">
            <w:r w:rsidRPr="00424398">
              <w:t>IOACHI</w:t>
            </w:r>
          </w:p>
        </w:tc>
        <w:tc>
          <w:tcPr>
            <w:tcW w:w="1559" w:type="dxa"/>
          </w:tcPr>
          <w:p w:rsidR="00641B18" w:rsidRDefault="00641B18" w:rsidP="00525ECB">
            <w:r>
              <w:t>M3</w:t>
            </w:r>
          </w:p>
          <w:p w:rsidR="00641B18" w:rsidRDefault="00641B18" w:rsidP="00525ECB">
            <w:r>
              <w:t>IOACHI</w:t>
            </w:r>
          </w:p>
        </w:tc>
        <w:tc>
          <w:tcPr>
            <w:tcW w:w="2268" w:type="dxa"/>
          </w:tcPr>
          <w:p w:rsidR="00641B18" w:rsidRDefault="00641B18" w:rsidP="007C6053">
            <w:r>
              <w:t>M4</w:t>
            </w:r>
          </w:p>
          <w:p w:rsidR="00641B18" w:rsidRDefault="00641B18" w:rsidP="007C6053">
            <w:r>
              <w:t>IRI</w:t>
            </w:r>
          </w:p>
        </w:tc>
        <w:tc>
          <w:tcPr>
            <w:tcW w:w="1701" w:type="dxa"/>
          </w:tcPr>
          <w:p w:rsidR="00641B18" w:rsidRDefault="00641B18" w:rsidP="00525ECB">
            <w:r>
              <w:t>M4</w:t>
            </w:r>
          </w:p>
          <w:p w:rsidR="00641B18" w:rsidRDefault="00641B18" w:rsidP="00525ECB">
            <w:r>
              <w:t>IRI</w:t>
            </w:r>
          </w:p>
        </w:tc>
        <w:tc>
          <w:tcPr>
            <w:tcW w:w="1559" w:type="dxa"/>
          </w:tcPr>
          <w:p w:rsidR="00641B18" w:rsidRDefault="00641B18" w:rsidP="00525ECB">
            <w:r>
              <w:t>M5</w:t>
            </w:r>
          </w:p>
          <w:p w:rsidR="00641B18" w:rsidRDefault="00641B18" w:rsidP="00525ECB">
            <w:r>
              <w:t>SANDU</w:t>
            </w:r>
          </w:p>
        </w:tc>
        <w:tc>
          <w:tcPr>
            <w:tcW w:w="1134" w:type="dxa"/>
          </w:tcPr>
          <w:p w:rsidR="00641B18" w:rsidRDefault="00641B18" w:rsidP="00525ECB"/>
        </w:tc>
      </w:tr>
      <w:tr w:rsidR="00641B18">
        <w:tc>
          <w:tcPr>
            <w:tcW w:w="1089" w:type="dxa"/>
          </w:tcPr>
          <w:p w:rsidR="00641B18" w:rsidRDefault="00641B18" w:rsidP="00525ECB">
            <w:r>
              <w:t>XI L</w:t>
            </w:r>
          </w:p>
        </w:tc>
        <w:tc>
          <w:tcPr>
            <w:tcW w:w="1068" w:type="dxa"/>
          </w:tcPr>
          <w:p w:rsidR="00641B18" w:rsidRDefault="00641B18" w:rsidP="00525ECB">
            <w:r>
              <w:t>M4</w:t>
            </w:r>
          </w:p>
          <w:p w:rsidR="00641B18" w:rsidRDefault="00641B18" w:rsidP="00525ECB">
            <w:r>
              <w:t>IRI</w:t>
            </w:r>
          </w:p>
        </w:tc>
        <w:tc>
          <w:tcPr>
            <w:tcW w:w="1637" w:type="dxa"/>
          </w:tcPr>
          <w:p w:rsidR="00641B18" w:rsidRPr="00424398" w:rsidRDefault="00641B18" w:rsidP="00654897">
            <w:r w:rsidRPr="00424398">
              <w:t>M3</w:t>
            </w:r>
          </w:p>
          <w:p w:rsidR="00641B18" w:rsidRPr="00424398" w:rsidRDefault="00641B18" w:rsidP="00654897">
            <w:r w:rsidRPr="00424398">
              <w:t>REIN</w:t>
            </w:r>
          </w:p>
        </w:tc>
        <w:tc>
          <w:tcPr>
            <w:tcW w:w="1559" w:type="dxa"/>
          </w:tcPr>
          <w:p w:rsidR="00641B18" w:rsidRDefault="00641B18" w:rsidP="0079467F">
            <w:r>
              <w:t>MAT</w:t>
            </w:r>
          </w:p>
          <w:p w:rsidR="00641B18" w:rsidRDefault="00641B18" w:rsidP="0079467F">
            <w:r>
              <w:t>CEN</w:t>
            </w:r>
          </w:p>
        </w:tc>
        <w:tc>
          <w:tcPr>
            <w:tcW w:w="2268" w:type="dxa"/>
          </w:tcPr>
          <w:p w:rsidR="00641B18" w:rsidRDefault="00641B18" w:rsidP="00525ECB">
            <w:r>
              <w:t>FR+E</w:t>
            </w:r>
          </w:p>
          <w:p w:rsidR="00641B18" w:rsidRDefault="00641B18" w:rsidP="00525ECB">
            <w:r>
              <w:t>BAB+GRIG</w:t>
            </w:r>
          </w:p>
        </w:tc>
        <w:tc>
          <w:tcPr>
            <w:tcW w:w="1701" w:type="dxa"/>
          </w:tcPr>
          <w:p w:rsidR="00641B18" w:rsidRDefault="00641B18" w:rsidP="00525ECB">
            <w:r>
              <w:t>M5</w:t>
            </w:r>
          </w:p>
          <w:p w:rsidR="00641B18" w:rsidRDefault="00641B18" w:rsidP="00525ECB">
            <w:r>
              <w:t>FLOREA</w:t>
            </w:r>
          </w:p>
        </w:tc>
        <w:tc>
          <w:tcPr>
            <w:tcW w:w="1559" w:type="dxa"/>
          </w:tcPr>
          <w:p w:rsidR="00641B18" w:rsidRDefault="00641B18" w:rsidP="00525ECB">
            <w:r>
              <w:t>M5</w:t>
            </w:r>
          </w:p>
          <w:p w:rsidR="00641B18" w:rsidRDefault="00641B18" w:rsidP="00525ECB">
            <w:r>
              <w:t>FLOREA</w:t>
            </w:r>
          </w:p>
        </w:tc>
        <w:tc>
          <w:tcPr>
            <w:tcW w:w="1134" w:type="dxa"/>
          </w:tcPr>
          <w:p w:rsidR="00641B18" w:rsidRDefault="00641B18" w:rsidP="00525ECB"/>
        </w:tc>
      </w:tr>
      <w:tr w:rsidR="00641B18">
        <w:tc>
          <w:tcPr>
            <w:tcW w:w="1089" w:type="dxa"/>
          </w:tcPr>
          <w:p w:rsidR="00641B18" w:rsidRDefault="00641B18" w:rsidP="00525ECB">
            <w:r>
              <w:t>XI M</w:t>
            </w:r>
          </w:p>
        </w:tc>
        <w:tc>
          <w:tcPr>
            <w:tcW w:w="1068" w:type="dxa"/>
          </w:tcPr>
          <w:p w:rsidR="00641B18" w:rsidRDefault="00641B18" w:rsidP="00525ECB">
            <w:r>
              <w:t>DIR</w:t>
            </w:r>
          </w:p>
          <w:p w:rsidR="00641B18" w:rsidRDefault="00641B18" w:rsidP="00525ECB">
            <w:r>
              <w:t>SIC</w:t>
            </w:r>
          </w:p>
        </w:tc>
        <w:tc>
          <w:tcPr>
            <w:tcW w:w="1637" w:type="dxa"/>
          </w:tcPr>
          <w:p w:rsidR="00641B18" w:rsidRPr="00424398" w:rsidRDefault="00641B18" w:rsidP="00AA3219">
            <w:r w:rsidRPr="00424398">
              <w:t>M4</w:t>
            </w:r>
          </w:p>
          <w:p w:rsidR="00641B18" w:rsidRPr="00424398" w:rsidRDefault="00641B18" w:rsidP="00AA3219">
            <w:r w:rsidRPr="00424398">
              <w:t>RISCA</w:t>
            </w:r>
          </w:p>
        </w:tc>
        <w:tc>
          <w:tcPr>
            <w:tcW w:w="1559" w:type="dxa"/>
          </w:tcPr>
          <w:p w:rsidR="00641B18" w:rsidRDefault="00641B18" w:rsidP="00525ECB">
            <w:r>
              <w:t>M3</w:t>
            </w:r>
          </w:p>
          <w:p w:rsidR="00641B18" w:rsidRDefault="00641B18" w:rsidP="00525ECB">
            <w:r>
              <w:t>ONOF</w:t>
            </w:r>
          </w:p>
        </w:tc>
        <w:tc>
          <w:tcPr>
            <w:tcW w:w="2268" w:type="dxa"/>
          </w:tcPr>
          <w:p w:rsidR="00641B18" w:rsidRDefault="00641B18" w:rsidP="00843ECE">
            <w:r>
              <w:t>FR</w:t>
            </w:r>
          </w:p>
          <w:p w:rsidR="00641B18" w:rsidRDefault="00641B18" w:rsidP="00843ECE">
            <w:r>
              <w:t>MUR</w:t>
            </w:r>
          </w:p>
        </w:tc>
        <w:tc>
          <w:tcPr>
            <w:tcW w:w="1701" w:type="dxa"/>
          </w:tcPr>
          <w:p w:rsidR="00641B18" w:rsidRDefault="00641B18" w:rsidP="00525ECB">
            <w:r>
              <w:t>ROM</w:t>
            </w:r>
          </w:p>
          <w:p w:rsidR="00641B18" w:rsidRDefault="00641B18" w:rsidP="00525ECB">
            <w:r>
              <w:t>IENC</w:t>
            </w:r>
          </w:p>
        </w:tc>
        <w:tc>
          <w:tcPr>
            <w:tcW w:w="1559" w:type="dxa"/>
          </w:tcPr>
          <w:p w:rsidR="00641B18" w:rsidRDefault="00641B18" w:rsidP="00525ECB">
            <w:r>
              <w:t>M8</w:t>
            </w:r>
          </w:p>
          <w:p w:rsidR="00641B18" w:rsidRDefault="00641B18" w:rsidP="00525ECB">
            <w:r>
              <w:t>STANCIU</w:t>
            </w:r>
          </w:p>
        </w:tc>
        <w:tc>
          <w:tcPr>
            <w:tcW w:w="1134" w:type="dxa"/>
          </w:tcPr>
          <w:p w:rsidR="00641B18" w:rsidRDefault="00641B18" w:rsidP="00525ECB">
            <w:r>
              <w:t>M9</w:t>
            </w:r>
          </w:p>
          <w:p w:rsidR="00641B18" w:rsidRPr="00D72233" w:rsidRDefault="00641B18" w:rsidP="00525ECB">
            <w:pPr>
              <w:rPr>
                <w:sz w:val="20"/>
                <w:szCs w:val="20"/>
              </w:rPr>
            </w:pPr>
            <w:r w:rsidRPr="00D72233">
              <w:rPr>
                <w:sz w:val="20"/>
                <w:szCs w:val="20"/>
              </w:rPr>
              <w:t>STANCIU</w:t>
            </w:r>
          </w:p>
        </w:tc>
      </w:tr>
      <w:tr w:rsidR="00641B18">
        <w:tc>
          <w:tcPr>
            <w:tcW w:w="1089" w:type="dxa"/>
          </w:tcPr>
          <w:p w:rsidR="00641B18" w:rsidRDefault="00641B18" w:rsidP="00525ECB">
            <w:r>
              <w:t>XII A</w:t>
            </w:r>
          </w:p>
        </w:tc>
        <w:tc>
          <w:tcPr>
            <w:tcW w:w="1068" w:type="dxa"/>
          </w:tcPr>
          <w:p w:rsidR="00641B18" w:rsidRDefault="00641B18" w:rsidP="00525ECB">
            <w:r>
              <w:t>GEO</w:t>
            </w:r>
          </w:p>
          <w:p w:rsidR="00641B18" w:rsidRDefault="00641B18" w:rsidP="00525ECB">
            <w:r>
              <w:t>STRUG</w:t>
            </w:r>
          </w:p>
        </w:tc>
        <w:tc>
          <w:tcPr>
            <w:tcW w:w="1637" w:type="dxa"/>
          </w:tcPr>
          <w:p w:rsidR="00641B18" w:rsidRPr="00424398" w:rsidRDefault="00641B18" w:rsidP="00525ECB">
            <w:r w:rsidRPr="00424398">
              <w:t>BIO</w:t>
            </w:r>
          </w:p>
          <w:p w:rsidR="00641B18" w:rsidRPr="00424398" w:rsidRDefault="00641B18" w:rsidP="00525ECB">
            <w:r w:rsidRPr="00424398">
              <w:t>TURC</w:t>
            </w:r>
          </w:p>
        </w:tc>
        <w:tc>
          <w:tcPr>
            <w:tcW w:w="1559" w:type="dxa"/>
          </w:tcPr>
          <w:p w:rsidR="00641B18" w:rsidRDefault="00641B18" w:rsidP="00525ECB">
            <w:r>
              <w:t>MAT</w:t>
            </w:r>
          </w:p>
          <w:p w:rsidR="00641B18" w:rsidRDefault="00641B18" w:rsidP="00525ECB">
            <w:r>
              <w:t>FLOCEA</w:t>
            </w:r>
          </w:p>
        </w:tc>
        <w:tc>
          <w:tcPr>
            <w:tcW w:w="2268" w:type="dxa"/>
          </w:tcPr>
          <w:p w:rsidR="00641B18" w:rsidRDefault="00641B18" w:rsidP="00525ECB">
            <w:r>
              <w:t>MAT</w:t>
            </w:r>
          </w:p>
          <w:p w:rsidR="00641B18" w:rsidRDefault="00641B18" w:rsidP="00525ECB">
            <w:r>
              <w:t>FLOCEA</w:t>
            </w:r>
          </w:p>
        </w:tc>
        <w:tc>
          <w:tcPr>
            <w:tcW w:w="1701" w:type="dxa"/>
          </w:tcPr>
          <w:p w:rsidR="00641B18" w:rsidRDefault="00641B18" w:rsidP="00525ECB">
            <w:r>
              <w:t>ROM</w:t>
            </w:r>
          </w:p>
          <w:p w:rsidR="00641B18" w:rsidRDefault="00641B18" w:rsidP="00525ECB">
            <w:r>
              <w:t>POP</w:t>
            </w:r>
          </w:p>
        </w:tc>
        <w:tc>
          <w:tcPr>
            <w:tcW w:w="1559" w:type="dxa"/>
          </w:tcPr>
          <w:p w:rsidR="00641B18" w:rsidRDefault="00641B18" w:rsidP="00D72233">
            <w:r>
              <w:t>FR+G</w:t>
            </w:r>
          </w:p>
          <w:p w:rsidR="00641B18" w:rsidRDefault="00641B18" w:rsidP="00D72233">
            <w:r>
              <w:t>MAX+AGU</w:t>
            </w:r>
          </w:p>
        </w:tc>
        <w:tc>
          <w:tcPr>
            <w:tcW w:w="1134" w:type="dxa"/>
          </w:tcPr>
          <w:p w:rsidR="00641B18" w:rsidRDefault="00641B18" w:rsidP="00525ECB">
            <w:r>
              <w:t>E</w:t>
            </w:r>
          </w:p>
          <w:p w:rsidR="00641B18" w:rsidRDefault="00641B18" w:rsidP="00525ECB">
            <w:r>
              <w:t>BANC</w:t>
            </w:r>
          </w:p>
        </w:tc>
      </w:tr>
      <w:tr w:rsidR="00641B18">
        <w:tc>
          <w:tcPr>
            <w:tcW w:w="1089" w:type="dxa"/>
          </w:tcPr>
          <w:p w:rsidR="00641B18" w:rsidRDefault="00641B18" w:rsidP="00525ECB">
            <w:r>
              <w:t>XII B</w:t>
            </w:r>
          </w:p>
        </w:tc>
        <w:tc>
          <w:tcPr>
            <w:tcW w:w="1068" w:type="dxa"/>
          </w:tcPr>
          <w:p w:rsidR="00641B18" w:rsidRDefault="00641B18" w:rsidP="00525ECB">
            <w:r>
              <w:t>DIR</w:t>
            </w:r>
          </w:p>
          <w:p w:rsidR="00641B18" w:rsidRDefault="00641B18" w:rsidP="00525ECB">
            <w:r>
              <w:t>STAN</w:t>
            </w:r>
          </w:p>
        </w:tc>
        <w:tc>
          <w:tcPr>
            <w:tcW w:w="1637" w:type="dxa"/>
          </w:tcPr>
          <w:p w:rsidR="00641B18" w:rsidRPr="00424398" w:rsidRDefault="00641B18" w:rsidP="00525ECB">
            <w:r w:rsidRPr="00424398">
              <w:t>ROM</w:t>
            </w:r>
          </w:p>
          <w:p w:rsidR="00641B18" w:rsidRPr="00424398" w:rsidRDefault="00641B18" w:rsidP="00525ECB">
            <w:r w:rsidRPr="00424398">
              <w:t>STAN</w:t>
            </w:r>
          </w:p>
        </w:tc>
        <w:tc>
          <w:tcPr>
            <w:tcW w:w="1559" w:type="dxa"/>
          </w:tcPr>
          <w:p w:rsidR="00641B18" w:rsidRDefault="00641B18" w:rsidP="00525ECB">
            <w:r>
              <w:t>FR</w:t>
            </w:r>
          </w:p>
          <w:p w:rsidR="00641B18" w:rsidRDefault="00641B18" w:rsidP="00525ECB">
            <w:r>
              <w:t>MUR</w:t>
            </w:r>
          </w:p>
        </w:tc>
        <w:tc>
          <w:tcPr>
            <w:tcW w:w="2268" w:type="dxa"/>
          </w:tcPr>
          <w:p w:rsidR="00641B18" w:rsidRDefault="00641B18" w:rsidP="00525ECB">
            <w:r>
              <w:t>E</w:t>
            </w:r>
          </w:p>
          <w:p w:rsidR="00641B18" w:rsidRDefault="00641B18" w:rsidP="00525ECB">
            <w:r>
              <w:t>NIC</w:t>
            </w:r>
          </w:p>
        </w:tc>
        <w:tc>
          <w:tcPr>
            <w:tcW w:w="1701" w:type="dxa"/>
          </w:tcPr>
          <w:p w:rsidR="00641B18" w:rsidRDefault="00641B18" w:rsidP="00525ECB">
            <w:r>
              <w:t>GEO</w:t>
            </w:r>
          </w:p>
          <w:p w:rsidR="00641B18" w:rsidRDefault="00641B18" w:rsidP="00525ECB">
            <w:r>
              <w:t>STRUG</w:t>
            </w:r>
          </w:p>
        </w:tc>
        <w:tc>
          <w:tcPr>
            <w:tcW w:w="1559" w:type="dxa"/>
          </w:tcPr>
          <w:p w:rsidR="00641B18" w:rsidRDefault="00641B18" w:rsidP="00525ECB">
            <w:r>
              <w:t>M9</w:t>
            </w:r>
          </w:p>
          <w:p w:rsidR="00641B18" w:rsidRDefault="00641B18" w:rsidP="00525ECB">
            <w:r>
              <w:t>AMAR</w:t>
            </w:r>
          </w:p>
        </w:tc>
        <w:tc>
          <w:tcPr>
            <w:tcW w:w="1134" w:type="dxa"/>
          </w:tcPr>
          <w:p w:rsidR="00641B18" w:rsidRDefault="00641B18" w:rsidP="00525ECB"/>
        </w:tc>
      </w:tr>
      <w:tr w:rsidR="00641B18">
        <w:tc>
          <w:tcPr>
            <w:tcW w:w="1089" w:type="dxa"/>
          </w:tcPr>
          <w:p w:rsidR="00641B18" w:rsidRDefault="00641B18" w:rsidP="00525ECB">
            <w:r>
              <w:t>XII C</w:t>
            </w:r>
          </w:p>
        </w:tc>
        <w:tc>
          <w:tcPr>
            <w:tcW w:w="1068" w:type="dxa"/>
          </w:tcPr>
          <w:p w:rsidR="00641B18" w:rsidRDefault="00641B18" w:rsidP="00525ECB">
            <w:r>
              <w:t>DIR</w:t>
            </w:r>
          </w:p>
          <w:p w:rsidR="00641B18" w:rsidRDefault="00641B18" w:rsidP="00525ECB">
            <w:r>
              <w:t>CHEAB</w:t>
            </w:r>
          </w:p>
        </w:tc>
        <w:tc>
          <w:tcPr>
            <w:tcW w:w="1637" w:type="dxa"/>
          </w:tcPr>
          <w:p w:rsidR="00641B18" w:rsidRPr="00424398" w:rsidRDefault="00641B18" w:rsidP="00525ECB">
            <w:r w:rsidRPr="00424398">
              <w:t>MAT</w:t>
            </w:r>
          </w:p>
          <w:p w:rsidR="00641B18" w:rsidRPr="00424398" w:rsidRDefault="00641B18" w:rsidP="00525ECB">
            <w:r w:rsidRPr="00424398">
              <w:t>ISAC</w:t>
            </w:r>
          </w:p>
        </w:tc>
        <w:tc>
          <w:tcPr>
            <w:tcW w:w="1559" w:type="dxa"/>
          </w:tcPr>
          <w:p w:rsidR="00641B18" w:rsidRDefault="00641B18" w:rsidP="00525ECB">
            <w:r>
              <w:t>ENG</w:t>
            </w:r>
          </w:p>
          <w:p w:rsidR="00641B18" w:rsidRDefault="00641B18" w:rsidP="00525ECB">
            <w:r>
              <w:t>GRIG</w:t>
            </w:r>
          </w:p>
        </w:tc>
        <w:tc>
          <w:tcPr>
            <w:tcW w:w="2268" w:type="dxa"/>
          </w:tcPr>
          <w:p w:rsidR="00641B18" w:rsidRDefault="00641B18" w:rsidP="00525ECB">
            <w:r>
              <w:t>FR</w:t>
            </w:r>
          </w:p>
          <w:p w:rsidR="00641B18" w:rsidRDefault="00641B18" w:rsidP="00525ECB">
            <w:r>
              <w:t>MAXI</w:t>
            </w:r>
          </w:p>
        </w:tc>
        <w:tc>
          <w:tcPr>
            <w:tcW w:w="1701" w:type="dxa"/>
          </w:tcPr>
          <w:p w:rsidR="00641B18" w:rsidRDefault="00641B18" w:rsidP="0079467F">
            <w:r>
              <w:t>ROM</w:t>
            </w:r>
          </w:p>
          <w:p w:rsidR="00641B18" w:rsidRDefault="00641B18" w:rsidP="0079467F">
            <w:r>
              <w:t>IACOB</w:t>
            </w:r>
          </w:p>
        </w:tc>
        <w:tc>
          <w:tcPr>
            <w:tcW w:w="1559" w:type="dxa"/>
          </w:tcPr>
          <w:p w:rsidR="00641B18" w:rsidRDefault="00641B18" w:rsidP="00525ECB">
            <w:r>
              <w:t>M1</w:t>
            </w:r>
          </w:p>
          <w:p w:rsidR="00641B18" w:rsidRDefault="00641B18" w:rsidP="00525ECB">
            <w:r>
              <w:t>SFIC</w:t>
            </w:r>
          </w:p>
        </w:tc>
        <w:tc>
          <w:tcPr>
            <w:tcW w:w="1134" w:type="dxa"/>
          </w:tcPr>
          <w:p w:rsidR="00641B18" w:rsidRDefault="00641B18" w:rsidP="00525ECB">
            <w:r>
              <w:t>TIC</w:t>
            </w:r>
          </w:p>
          <w:p w:rsidR="00641B18" w:rsidRDefault="00641B18" w:rsidP="00525ECB">
            <w:r>
              <w:t>MARCU</w:t>
            </w:r>
          </w:p>
        </w:tc>
      </w:tr>
      <w:tr w:rsidR="00641B18">
        <w:tc>
          <w:tcPr>
            <w:tcW w:w="1089" w:type="dxa"/>
          </w:tcPr>
          <w:p w:rsidR="00641B18" w:rsidRDefault="00641B18" w:rsidP="00525ECB">
            <w:r>
              <w:t>XII D</w:t>
            </w:r>
          </w:p>
        </w:tc>
        <w:tc>
          <w:tcPr>
            <w:tcW w:w="1068" w:type="dxa"/>
          </w:tcPr>
          <w:p w:rsidR="00641B18" w:rsidRDefault="00641B18" w:rsidP="00525ECB">
            <w:r>
              <w:t>ECA</w:t>
            </w:r>
          </w:p>
          <w:p w:rsidR="00641B18" w:rsidRDefault="00641B18" w:rsidP="00525ECB">
            <w:r>
              <w:t>MAIER</w:t>
            </w:r>
          </w:p>
        </w:tc>
        <w:tc>
          <w:tcPr>
            <w:tcW w:w="1637" w:type="dxa"/>
          </w:tcPr>
          <w:p w:rsidR="00641B18" w:rsidRPr="00424398" w:rsidRDefault="00641B18" w:rsidP="00525ECB">
            <w:r w:rsidRPr="00424398">
              <w:t>M4</w:t>
            </w:r>
          </w:p>
          <w:p w:rsidR="00641B18" w:rsidRPr="00424398" w:rsidRDefault="00641B18" w:rsidP="00525ECB">
            <w:r w:rsidRPr="00424398">
              <w:t>CHEAB</w:t>
            </w:r>
          </w:p>
        </w:tc>
        <w:tc>
          <w:tcPr>
            <w:tcW w:w="1559" w:type="dxa"/>
          </w:tcPr>
          <w:p w:rsidR="00641B18" w:rsidRDefault="00641B18" w:rsidP="00525ECB">
            <w:r>
              <w:t>M2</w:t>
            </w:r>
          </w:p>
          <w:p w:rsidR="00641B18" w:rsidRDefault="00641B18" w:rsidP="00525ECB">
            <w:r>
              <w:t>CHEAB</w:t>
            </w:r>
          </w:p>
        </w:tc>
        <w:tc>
          <w:tcPr>
            <w:tcW w:w="2268" w:type="dxa"/>
          </w:tcPr>
          <w:p w:rsidR="00641B18" w:rsidRDefault="00641B18" w:rsidP="00525ECB">
            <w:r>
              <w:t>GEO</w:t>
            </w:r>
          </w:p>
          <w:p w:rsidR="00641B18" w:rsidRDefault="00641B18" w:rsidP="00525ECB">
            <w:r>
              <w:t>STRUG</w:t>
            </w:r>
          </w:p>
        </w:tc>
        <w:tc>
          <w:tcPr>
            <w:tcW w:w="1701" w:type="dxa"/>
          </w:tcPr>
          <w:p w:rsidR="00641B18" w:rsidRDefault="00641B18" w:rsidP="00E41FD5">
            <w:r>
              <w:t>ROM</w:t>
            </w:r>
          </w:p>
          <w:p w:rsidR="00641B18" w:rsidRDefault="00641B18" w:rsidP="00E41FD5">
            <w:r>
              <w:t>DRANCA</w:t>
            </w:r>
          </w:p>
        </w:tc>
        <w:tc>
          <w:tcPr>
            <w:tcW w:w="1559" w:type="dxa"/>
          </w:tcPr>
          <w:p w:rsidR="00641B18" w:rsidRDefault="00641B18" w:rsidP="00D72233">
            <w:r>
              <w:t>FR+G</w:t>
            </w:r>
          </w:p>
          <w:p w:rsidR="00641B18" w:rsidRDefault="00641B18" w:rsidP="00D72233">
            <w:r>
              <w:t>BAB+AGU</w:t>
            </w:r>
          </w:p>
        </w:tc>
        <w:tc>
          <w:tcPr>
            <w:tcW w:w="1134" w:type="dxa"/>
          </w:tcPr>
          <w:p w:rsidR="00641B18" w:rsidRDefault="00641B18" w:rsidP="00525ECB"/>
        </w:tc>
      </w:tr>
      <w:tr w:rsidR="00641B18">
        <w:tc>
          <w:tcPr>
            <w:tcW w:w="1089" w:type="dxa"/>
          </w:tcPr>
          <w:p w:rsidR="00641B18" w:rsidRDefault="00641B18" w:rsidP="00525ECB">
            <w:r>
              <w:t>XII E</w:t>
            </w:r>
          </w:p>
        </w:tc>
        <w:tc>
          <w:tcPr>
            <w:tcW w:w="1068" w:type="dxa"/>
          </w:tcPr>
          <w:p w:rsidR="00641B18" w:rsidRDefault="00641B18" w:rsidP="00525ECB">
            <w:r>
              <w:t>FR</w:t>
            </w:r>
          </w:p>
          <w:p w:rsidR="00641B18" w:rsidRDefault="00641B18" w:rsidP="00525ECB">
            <w:r>
              <w:t>MUR</w:t>
            </w:r>
          </w:p>
        </w:tc>
        <w:tc>
          <w:tcPr>
            <w:tcW w:w="1637" w:type="dxa"/>
          </w:tcPr>
          <w:p w:rsidR="00641B18" w:rsidRDefault="00641B18" w:rsidP="00BB0E4A">
            <w:r>
              <w:t>GEO</w:t>
            </w:r>
          </w:p>
          <w:p w:rsidR="00641B18" w:rsidRPr="00424398" w:rsidRDefault="00641B18" w:rsidP="00BB0E4A">
            <w:r>
              <w:t>STRUG</w:t>
            </w:r>
          </w:p>
        </w:tc>
        <w:tc>
          <w:tcPr>
            <w:tcW w:w="1559" w:type="dxa"/>
          </w:tcPr>
          <w:p w:rsidR="00641B18" w:rsidRPr="00424398" w:rsidRDefault="00641B18" w:rsidP="00BB0E4A">
            <w:r w:rsidRPr="00424398">
              <w:t>ECA</w:t>
            </w:r>
          </w:p>
          <w:p w:rsidR="00641B18" w:rsidRDefault="00641B18" w:rsidP="00BB0E4A">
            <w:r w:rsidRPr="00424398">
              <w:t>MAIER</w:t>
            </w:r>
          </w:p>
        </w:tc>
        <w:tc>
          <w:tcPr>
            <w:tcW w:w="2268" w:type="dxa"/>
          </w:tcPr>
          <w:p w:rsidR="00641B18" w:rsidRDefault="00641B18" w:rsidP="00525ECB">
            <w:r>
              <w:t>ROM</w:t>
            </w:r>
          </w:p>
          <w:p w:rsidR="00641B18" w:rsidRDefault="00641B18" w:rsidP="00525ECB">
            <w:r>
              <w:t>STAN</w:t>
            </w:r>
          </w:p>
        </w:tc>
        <w:tc>
          <w:tcPr>
            <w:tcW w:w="1701" w:type="dxa"/>
          </w:tcPr>
          <w:p w:rsidR="00641B18" w:rsidRDefault="00641B18" w:rsidP="00525ECB">
            <w:r>
              <w:t>TIC</w:t>
            </w:r>
          </w:p>
          <w:p w:rsidR="00641B18" w:rsidRDefault="00641B18" w:rsidP="00525ECB">
            <w:r>
              <w:t>TARN</w:t>
            </w:r>
          </w:p>
        </w:tc>
        <w:tc>
          <w:tcPr>
            <w:tcW w:w="1559" w:type="dxa"/>
          </w:tcPr>
          <w:p w:rsidR="00641B18" w:rsidRDefault="00641B18" w:rsidP="00525ECB">
            <w:r>
              <w:t>E</w:t>
            </w:r>
          </w:p>
          <w:p w:rsidR="00641B18" w:rsidRDefault="00641B18" w:rsidP="00525ECB">
            <w:r>
              <w:t>BANC</w:t>
            </w:r>
          </w:p>
        </w:tc>
        <w:tc>
          <w:tcPr>
            <w:tcW w:w="1134" w:type="dxa"/>
          </w:tcPr>
          <w:p w:rsidR="00641B18" w:rsidRDefault="00641B18" w:rsidP="00525ECB"/>
        </w:tc>
      </w:tr>
      <w:tr w:rsidR="00641B18">
        <w:tc>
          <w:tcPr>
            <w:tcW w:w="1089" w:type="dxa"/>
          </w:tcPr>
          <w:p w:rsidR="00641B18" w:rsidRDefault="00641B18" w:rsidP="00525ECB">
            <w:r>
              <w:t>XII F</w:t>
            </w:r>
          </w:p>
        </w:tc>
        <w:tc>
          <w:tcPr>
            <w:tcW w:w="1068" w:type="dxa"/>
          </w:tcPr>
          <w:p w:rsidR="00641B18" w:rsidRDefault="00641B18" w:rsidP="00525ECB">
            <w:r>
              <w:t>M6</w:t>
            </w:r>
          </w:p>
          <w:p w:rsidR="00641B18" w:rsidRDefault="00641B18" w:rsidP="00525ECB">
            <w:r>
              <w:t>LAZA</w:t>
            </w:r>
          </w:p>
        </w:tc>
        <w:tc>
          <w:tcPr>
            <w:tcW w:w="1637" w:type="dxa"/>
          </w:tcPr>
          <w:p w:rsidR="00641B18" w:rsidRPr="00424398" w:rsidRDefault="00641B18" w:rsidP="00525ECB">
            <w:r w:rsidRPr="00424398">
              <w:t>M3</w:t>
            </w:r>
          </w:p>
          <w:p w:rsidR="00641B18" w:rsidRPr="00424398" w:rsidRDefault="00641B18" w:rsidP="00525ECB">
            <w:r w:rsidRPr="00424398">
              <w:t>HAGIU</w:t>
            </w:r>
          </w:p>
        </w:tc>
        <w:tc>
          <w:tcPr>
            <w:tcW w:w="1559" w:type="dxa"/>
          </w:tcPr>
          <w:p w:rsidR="00641B18" w:rsidRDefault="00641B18" w:rsidP="00525ECB">
            <w:r>
              <w:t>MAT</w:t>
            </w:r>
          </w:p>
          <w:p w:rsidR="00641B18" w:rsidRDefault="00641B18" w:rsidP="00525ECB">
            <w:r>
              <w:t>ISAC</w:t>
            </w:r>
          </w:p>
        </w:tc>
        <w:tc>
          <w:tcPr>
            <w:tcW w:w="2268" w:type="dxa"/>
          </w:tcPr>
          <w:p w:rsidR="00641B18" w:rsidRDefault="00641B18" w:rsidP="00525ECB">
            <w:r>
              <w:t>TIC</w:t>
            </w:r>
          </w:p>
          <w:p w:rsidR="00641B18" w:rsidRDefault="00641B18" w:rsidP="00525ECB">
            <w:r>
              <w:t>TARN</w:t>
            </w:r>
          </w:p>
        </w:tc>
        <w:tc>
          <w:tcPr>
            <w:tcW w:w="1701" w:type="dxa"/>
          </w:tcPr>
          <w:p w:rsidR="00641B18" w:rsidRDefault="00641B18" w:rsidP="00525ECB">
            <w:r>
              <w:t>M2</w:t>
            </w:r>
          </w:p>
          <w:p w:rsidR="00641B18" w:rsidRDefault="00641B18" w:rsidP="00525ECB">
            <w:r>
              <w:t>DORN</w:t>
            </w:r>
          </w:p>
        </w:tc>
        <w:tc>
          <w:tcPr>
            <w:tcW w:w="1559" w:type="dxa"/>
          </w:tcPr>
          <w:p w:rsidR="00641B18" w:rsidRDefault="00641B18" w:rsidP="00525ECB">
            <w:r>
              <w:t>GEO</w:t>
            </w:r>
          </w:p>
          <w:p w:rsidR="00641B18" w:rsidRDefault="00641B18" w:rsidP="00525ECB">
            <w:r>
              <w:t>ISM</w:t>
            </w:r>
          </w:p>
        </w:tc>
        <w:tc>
          <w:tcPr>
            <w:tcW w:w="1134" w:type="dxa"/>
          </w:tcPr>
          <w:p w:rsidR="00641B18" w:rsidRDefault="00641B18" w:rsidP="00525ECB"/>
        </w:tc>
      </w:tr>
      <w:tr w:rsidR="00641B18">
        <w:tc>
          <w:tcPr>
            <w:tcW w:w="1089" w:type="dxa"/>
          </w:tcPr>
          <w:p w:rsidR="00641B18" w:rsidRDefault="00641B18" w:rsidP="00525ECB">
            <w:r>
              <w:t>XII G</w:t>
            </w:r>
          </w:p>
        </w:tc>
        <w:tc>
          <w:tcPr>
            <w:tcW w:w="1068" w:type="dxa"/>
          </w:tcPr>
          <w:p w:rsidR="00641B18" w:rsidRDefault="00641B18" w:rsidP="00525ECB">
            <w:r>
              <w:t>M7</w:t>
            </w:r>
          </w:p>
          <w:p w:rsidR="00641B18" w:rsidRDefault="00641B18" w:rsidP="00525ECB">
            <w:r>
              <w:t>REIN</w:t>
            </w:r>
          </w:p>
        </w:tc>
        <w:tc>
          <w:tcPr>
            <w:tcW w:w="1637" w:type="dxa"/>
          </w:tcPr>
          <w:p w:rsidR="00641B18" w:rsidRPr="00424398" w:rsidRDefault="00641B18" w:rsidP="00525ECB">
            <w:r w:rsidRPr="00424398">
              <w:t>M4</w:t>
            </w:r>
          </w:p>
          <w:p w:rsidR="00641B18" w:rsidRPr="00424398" w:rsidRDefault="00641B18" w:rsidP="00525ECB">
            <w:r w:rsidRPr="00424398">
              <w:t>APET</w:t>
            </w:r>
          </w:p>
        </w:tc>
        <w:tc>
          <w:tcPr>
            <w:tcW w:w="1559" w:type="dxa"/>
          </w:tcPr>
          <w:p w:rsidR="00641B18" w:rsidRDefault="00641B18" w:rsidP="00525ECB">
            <w:r>
              <w:t>FR</w:t>
            </w:r>
          </w:p>
          <w:p w:rsidR="00641B18" w:rsidRDefault="00641B18" w:rsidP="00525ECB">
            <w:r>
              <w:t>MAXI</w:t>
            </w:r>
          </w:p>
        </w:tc>
        <w:tc>
          <w:tcPr>
            <w:tcW w:w="2268" w:type="dxa"/>
          </w:tcPr>
          <w:p w:rsidR="00641B18" w:rsidRDefault="00641B18" w:rsidP="00525ECB">
            <w:r>
              <w:t>MAT</w:t>
            </w:r>
          </w:p>
          <w:p w:rsidR="00641B18" w:rsidRDefault="00641B18" w:rsidP="00525ECB">
            <w:r>
              <w:t>ISAC</w:t>
            </w:r>
          </w:p>
        </w:tc>
        <w:tc>
          <w:tcPr>
            <w:tcW w:w="1701" w:type="dxa"/>
          </w:tcPr>
          <w:p w:rsidR="00641B18" w:rsidRDefault="00641B18" w:rsidP="00525ECB">
            <w:r>
              <w:t>GEO</w:t>
            </w:r>
          </w:p>
          <w:p w:rsidR="00641B18" w:rsidRDefault="00641B18" w:rsidP="00525ECB">
            <w:r>
              <w:t>PANT</w:t>
            </w:r>
          </w:p>
        </w:tc>
        <w:tc>
          <w:tcPr>
            <w:tcW w:w="1559" w:type="dxa"/>
          </w:tcPr>
          <w:p w:rsidR="00641B18" w:rsidRDefault="00641B18" w:rsidP="00525ECB">
            <w:r>
              <w:t>ROM</w:t>
            </w:r>
          </w:p>
          <w:p w:rsidR="00641B18" w:rsidRDefault="00641B18" w:rsidP="00525ECB">
            <w:r>
              <w:t>IENC</w:t>
            </w:r>
          </w:p>
        </w:tc>
        <w:tc>
          <w:tcPr>
            <w:tcW w:w="1134" w:type="dxa"/>
          </w:tcPr>
          <w:p w:rsidR="00641B18" w:rsidRDefault="00641B18" w:rsidP="00525ECB"/>
        </w:tc>
      </w:tr>
      <w:tr w:rsidR="00641B18">
        <w:tc>
          <w:tcPr>
            <w:tcW w:w="1089" w:type="dxa"/>
          </w:tcPr>
          <w:p w:rsidR="00641B18" w:rsidRDefault="00641B18" w:rsidP="00525ECB">
            <w:r>
              <w:t>XII H</w:t>
            </w:r>
          </w:p>
        </w:tc>
        <w:tc>
          <w:tcPr>
            <w:tcW w:w="1068" w:type="dxa"/>
          </w:tcPr>
          <w:p w:rsidR="00641B18" w:rsidRDefault="00641B18" w:rsidP="00525ECB">
            <w:r>
              <w:t>M3</w:t>
            </w:r>
          </w:p>
          <w:p w:rsidR="00641B18" w:rsidRDefault="00641B18" w:rsidP="00525ECB">
            <w:r>
              <w:t>HAGIU</w:t>
            </w:r>
          </w:p>
        </w:tc>
        <w:tc>
          <w:tcPr>
            <w:tcW w:w="1637" w:type="dxa"/>
          </w:tcPr>
          <w:p w:rsidR="00641B18" w:rsidRDefault="00641B18" w:rsidP="00525ECB">
            <w:r>
              <w:t>GEO</w:t>
            </w:r>
          </w:p>
          <w:p w:rsidR="00641B18" w:rsidRPr="00424398" w:rsidRDefault="00641B18" w:rsidP="00525ECB">
            <w:r>
              <w:t>PANT</w:t>
            </w:r>
          </w:p>
        </w:tc>
        <w:tc>
          <w:tcPr>
            <w:tcW w:w="1559" w:type="dxa"/>
          </w:tcPr>
          <w:p w:rsidR="00641B18" w:rsidRDefault="00641B18" w:rsidP="00525ECB">
            <w:r>
              <w:t>ROM</w:t>
            </w:r>
          </w:p>
          <w:p w:rsidR="00641B18" w:rsidRDefault="00641B18" w:rsidP="00525ECB">
            <w:r>
              <w:t>HAPE</w:t>
            </w:r>
          </w:p>
        </w:tc>
        <w:tc>
          <w:tcPr>
            <w:tcW w:w="2268" w:type="dxa"/>
          </w:tcPr>
          <w:p w:rsidR="00641B18" w:rsidRDefault="00641B18" w:rsidP="00525ECB">
            <w:r>
              <w:t>MATE</w:t>
            </w:r>
          </w:p>
          <w:p w:rsidR="00641B18" w:rsidRDefault="00641B18" w:rsidP="00525ECB">
            <w:r>
              <w:t>NEG</w:t>
            </w:r>
          </w:p>
        </w:tc>
        <w:tc>
          <w:tcPr>
            <w:tcW w:w="1701" w:type="dxa"/>
          </w:tcPr>
          <w:p w:rsidR="00641B18" w:rsidRDefault="00641B18" w:rsidP="00525ECB">
            <w:r>
              <w:t>FR+E</w:t>
            </w:r>
          </w:p>
          <w:p w:rsidR="00641B18" w:rsidRDefault="00641B18" w:rsidP="00525ECB">
            <w:r>
              <w:t>MUR+GRIG</w:t>
            </w:r>
          </w:p>
        </w:tc>
        <w:tc>
          <w:tcPr>
            <w:tcW w:w="1559" w:type="dxa"/>
          </w:tcPr>
          <w:p w:rsidR="00641B18" w:rsidRDefault="00641B18" w:rsidP="00525ECB">
            <w:r>
              <w:t>E+G</w:t>
            </w:r>
          </w:p>
          <w:p w:rsidR="00641B18" w:rsidRDefault="00641B18" w:rsidP="00525ECB">
            <w:r>
              <w:t>NIC+AGU</w:t>
            </w:r>
          </w:p>
        </w:tc>
        <w:tc>
          <w:tcPr>
            <w:tcW w:w="1134" w:type="dxa"/>
          </w:tcPr>
          <w:p w:rsidR="00641B18" w:rsidRDefault="00641B18" w:rsidP="00525ECB"/>
        </w:tc>
      </w:tr>
      <w:tr w:rsidR="00641B18">
        <w:tc>
          <w:tcPr>
            <w:tcW w:w="1089" w:type="dxa"/>
          </w:tcPr>
          <w:p w:rsidR="00641B18" w:rsidRDefault="00641B18" w:rsidP="00525ECB">
            <w:r>
              <w:t>XII I</w:t>
            </w:r>
          </w:p>
        </w:tc>
        <w:tc>
          <w:tcPr>
            <w:tcW w:w="1068" w:type="dxa"/>
          </w:tcPr>
          <w:p w:rsidR="00641B18" w:rsidRDefault="00641B18" w:rsidP="00525ECB">
            <w:r>
              <w:t>ECA</w:t>
            </w:r>
          </w:p>
          <w:p w:rsidR="00641B18" w:rsidRDefault="00641B18" w:rsidP="00525ECB">
            <w:r>
              <w:t>ONIU</w:t>
            </w:r>
          </w:p>
        </w:tc>
        <w:tc>
          <w:tcPr>
            <w:tcW w:w="1637" w:type="dxa"/>
          </w:tcPr>
          <w:p w:rsidR="00641B18" w:rsidRDefault="00641B18" w:rsidP="00BB0E4A">
            <w:r>
              <w:t>TIC</w:t>
            </w:r>
          </w:p>
          <w:p w:rsidR="00641B18" w:rsidRPr="00424398" w:rsidRDefault="00641B18" w:rsidP="00BB0E4A">
            <w:r>
              <w:t>TARN</w:t>
            </w:r>
          </w:p>
        </w:tc>
        <w:tc>
          <w:tcPr>
            <w:tcW w:w="1559" w:type="dxa"/>
          </w:tcPr>
          <w:p w:rsidR="00641B18" w:rsidRPr="00424398" w:rsidRDefault="00641B18" w:rsidP="00BB0E4A">
            <w:r w:rsidRPr="00424398">
              <w:t>GEO</w:t>
            </w:r>
          </w:p>
          <w:p w:rsidR="00641B18" w:rsidRDefault="00641B18" w:rsidP="00BB0E4A">
            <w:r w:rsidRPr="00424398">
              <w:t>STRUG</w:t>
            </w:r>
          </w:p>
        </w:tc>
        <w:tc>
          <w:tcPr>
            <w:tcW w:w="2268" w:type="dxa"/>
          </w:tcPr>
          <w:p w:rsidR="00641B18" w:rsidRDefault="00641B18" w:rsidP="00525ECB">
            <w:r>
              <w:t>ROM</w:t>
            </w:r>
          </w:p>
          <w:p w:rsidR="00641B18" w:rsidRDefault="00641B18" w:rsidP="00525ECB">
            <w:r>
              <w:t>IACOB</w:t>
            </w:r>
          </w:p>
        </w:tc>
        <w:tc>
          <w:tcPr>
            <w:tcW w:w="1701" w:type="dxa"/>
          </w:tcPr>
          <w:p w:rsidR="00641B18" w:rsidRDefault="00641B18" w:rsidP="0079467F">
            <w:r>
              <w:t>FR+E</w:t>
            </w:r>
          </w:p>
          <w:p w:rsidR="00641B18" w:rsidRDefault="00641B18" w:rsidP="0079467F">
            <w:r>
              <w:t>MUR+GRIG</w:t>
            </w:r>
          </w:p>
        </w:tc>
        <w:tc>
          <w:tcPr>
            <w:tcW w:w="1559" w:type="dxa"/>
          </w:tcPr>
          <w:p w:rsidR="00641B18" w:rsidRDefault="00641B18" w:rsidP="0079467F">
            <w:r>
              <w:t>FR+E+G</w:t>
            </w:r>
          </w:p>
          <w:p w:rsidR="00641B18" w:rsidRPr="003532C7" w:rsidRDefault="00641B18" w:rsidP="0079467F">
            <w:pPr>
              <w:rPr>
                <w:sz w:val="18"/>
                <w:szCs w:val="18"/>
              </w:rPr>
            </w:pPr>
            <w:r w:rsidRPr="003532C7">
              <w:rPr>
                <w:sz w:val="18"/>
                <w:szCs w:val="18"/>
              </w:rPr>
              <w:t>BAB+NIC+AGU</w:t>
            </w:r>
          </w:p>
        </w:tc>
        <w:tc>
          <w:tcPr>
            <w:tcW w:w="1134" w:type="dxa"/>
          </w:tcPr>
          <w:p w:rsidR="00641B18" w:rsidRDefault="00641B18" w:rsidP="00525ECB">
            <w:r>
              <w:t>M7</w:t>
            </w:r>
          </w:p>
          <w:p w:rsidR="00641B18" w:rsidRDefault="00641B18" w:rsidP="00525ECB">
            <w:r>
              <w:t>AMAR</w:t>
            </w:r>
          </w:p>
        </w:tc>
      </w:tr>
      <w:tr w:rsidR="00641B18">
        <w:tc>
          <w:tcPr>
            <w:tcW w:w="1089" w:type="dxa"/>
          </w:tcPr>
          <w:p w:rsidR="00641B18" w:rsidRDefault="00641B18" w:rsidP="00525ECB">
            <w:r>
              <w:t>XII A R.P</w:t>
            </w:r>
          </w:p>
        </w:tc>
        <w:tc>
          <w:tcPr>
            <w:tcW w:w="1068" w:type="dxa"/>
          </w:tcPr>
          <w:p w:rsidR="00641B18" w:rsidRDefault="00641B18" w:rsidP="00525ECB">
            <w:r>
              <w:t>M5</w:t>
            </w:r>
          </w:p>
          <w:p w:rsidR="00641B18" w:rsidRPr="003532C7" w:rsidRDefault="00641B18" w:rsidP="00525ECB">
            <w:pPr>
              <w:rPr>
                <w:sz w:val="20"/>
                <w:szCs w:val="20"/>
              </w:rPr>
            </w:pPr>
            <w:r w:rsidRPr="003532C7">
              <w:rPr>
                <w:sz w:val="20"/>
                <w:szCs w:val="20"/>
              </w:rPr>
              <w:t>FLOREA</w:t>
            </w:r>
          </w:p>
        </w:tc>
        <w:tc>
          <w:tcPr>
            <w:tcW w:w="1637" w:type="dxa"/>
          </w:tcPr>
          <w:p w:rsidR="00641B18" w:rsidRPr="00424398" w:rsidRDefault="00641B18" w:rsidP="00525ECB">
            <w:r w:rsidRPr="00424398">
              <w:t>M5</w:t>
            </w:r>
          </w:p>
          <w:p w:rsidR="00641B18" w:rsidRPr="00424398" w:rsidRDefault="00641B18" w:rsidP="00525ECB">
            <w:r w:rsidRPr="00424398">
              <w:t>FLOREA</w:t>
            </w:r>
          </w:p>
        </w:tc>
        <w:tc>
          <w:tcPr>
            <w:tcW w:w="1559" w:type="dxa"/>
          </w:tcPr>
          <w:p w:rsidR="00641B18" w:rsidRDefault="00641B18" w:rsidP="00654897">
            <w:r>
              <w:t>M3</w:t>
            </w:r>
          </w:p>
          <w:p w:rsidR="00641B18" w:rsidRDefault="00641B18" w:rsidP="00654897">
            <w:r>
              <w:t>CHIP</w:t>
            </w:r>
          </w:p>
        </w:tc>
        <w:tc>
          <w:tcPr>
            <w:tcW w:w="2268" w:type="dxa"/>
          </w:tcPr>
          <w:p w:rsidR="00641B18" w:rsidRDefault="00641B18" w:rsidP="0079467F">
            <w:r>
              <w:t>M3</w:t>
            </w:r>
          </w:p>
          <w:p w:rsidR="00641B18" w:rsidRDefault="00641B18" w:rsidP="0079467F">
            <w:r>
              <w:t>CHIP</w:t>
            </w:r>
          </w:p>
        </w:tc>
        <w:tc>
          <w:tcPr>
            <w:tcW w:w="1701" w:type="dxa"/>
          </w:tcPr>
          <w:p w:rsidR="00641B18" w:rsidRDefault="00641B18" w:rsidP="00F53B76">
            <w:r>
              <w:t>M2</w:t>
            </w:r>
          </w:p>
          <w:p w:rsidR="00641B18" w:rsidRDefault="00641B18" w:rsidP="00F53B76">
            <w:r>
              <w:t>CRETU</w:t>
            </w:r>
          </w:p>
        </w:tc>
        <w:tc>
          <w:tcPr>
            <w:tcW w:w="1559" w:type="dxa"/>
          </w:tcPr>
          <w:p w:rsidR="00641B18" w:rsidRDefault="00641B18" w:rsidP="00525ECB">
            <w:r>
              <w:t>M8</w:t>
            </w:r>
          </w:p>
          <w:p w:rsidR="00641B18" w:rsidRDefault="00641B18" w:rsidP="00525ECB">
            <w:r>
              <w:t>CRETU</w:t>
            </w:r>
          </w:p>
        </w:tc>
        <w:tc>
          <w:tcPr>
            <w:tcW w:w="1134" w:type="dxa"/>
          </w:tcPr>
          <w:p w:rsidR="00641B18" w:rsidRDefault="00641B18" w:rsidP="00525ECB"/>
        </w:tc>
      </w:tr>
      <w:tr w:rsidR="00641B18">
        <w:tc>
          <w:tcPr>
            <w:tcW w:w="1089" w:type="dxa"/>
          </w:tcPr>
          <w:p w:rsidR="00641B18" w:rsidRDefault="00641B18" w:rsidP="00525ECB">
            <w:r>
              <w:t>XII B</w:t>
            </w:r>
          </w:p>
          <w:p w:rsidR="00641B18" w:rsidRDefault="00641B18" w:rsidP="00525ECB">
            <w:r>
              <w:t>R.P</w:t>
            </w:r>
          </w:p>
        </w:tc>
        <w:tc>
          <w:tcPr>
            <w:tcW w:w="1068" w:type="dxa"/>
          </w:tcPr>
          <w:p w:rsidR="00641B18" w:rsidRDefault="00641B18" w:rsidP="00525ECB">
            <w:r>
              <w:t>M8</w:t>
            </w:r>
          </w:p>
          <w:p w:rsidR="00641B18" w:rsidRDefault="00641B18" w:rsidP="00525ECB">
            <w:r>
              <w:t>RISCA</w:t>
            </w:r>
          </w:p>
        </w:tc>
        <w:tc>
          <w:tcPr>
            <w:tcW w:w="1637" w:type="dxa"/>
          </w:tcPr>
          <w:p w:rsidR="00641B18" w:rsidRPr="00424398" w:rsidRDefault="00641B18" w:rsidP="00525ECB">
            <w:r w:rsidRPr="00424398">
              <w:t>M2</w:t>
            </w:r>
          </w:p>
          <w:p w:rsidR="00641B18" w:rsidRPr="00424398" w:rsidRDefault="00641B18" w:rsidP="00525ECB">
            <w:r w:rsidRPr="00424398">
              <w:t>IRI</w:t>
            </w:r>
          </w:p>
        </w:tc>
        <w:tc>
          <w:tcPr>
            <w:tcW w:w="1559" w:type="dxa"/>
          </w:tcPr>
          <w:p w:rsidR="00641B18" w:rsidRDefault="00641B18" w:rsidP="00654897">
            <w:r>
              <w:t>M3</w:t>
            </w:r>
          </w:p>
          <w:p w:rsidR="00641B18" w:rsidRDefault="00641B18" w:rsidP="00654897">
            <w:r>
              <w:t>IRI</w:t>
            </w:r>
          </w:p>
        </w:tc>
        <w:tc>
          <w:tcPr>
            <w:tcW w:w="2268" w:type="dxa"/>
          </w:tcPr>
          <w:p w:rsidR="00641B18" w:rsidRDefault="00641B18" w:rsidP="00525ECB">
            <w:r>
              <w:t>ROM</w:t>
            </w:r>
          </w:p>
          <w:p w:rsidR="00641B18" w:rsidRDefault="00641B18" w:rsidP="00525ECB">
            <w:r>
              <w:t>SMO</w:t>
            </w:r>
          </w:p>
        </w:tc>
        <w:tc>
          <w:tcPr>
            <w:tcW w:w="1701" w:type="dxa"/>
          </w:tcPr>
          <w:p w:rsidR="00641B18" w:rsidRDefault="00641B18" w:rsidP="001347E6">
            <w:r>
              <w:t>M1</w:t>
            </w:r>
          </w:p>
          <w:p w:rsidR="00641B18" w:rsidRDefault="00641B18" w:rsidP="001347E6">
            <w:r>
              <w:t>PANA</w:t>
            </w:r>
          </w:p>
        </w:tc>
        <w:tc>
          <w:tcPr>
            <w:tcW w:w="1559" w:type="dxa"/>
          </w:tcPr>
          <w:p w:rsidR="00641B18" w:rsidRDefault="00641B18" w:rsidP="00525ECB">
            <w:r>
              <w:t>M4</w:t>
            </w:r>
          </w:p>
          <w:p w:rsidR="00641B18" w:rsidRDefault="00641B18" w:rsidP="00525ECB">
            <w:r>
              <w:t>ATOD</w:t>
            </w:r>
          </w:p>
        </w:tc>
        <w:tc>
          <w:tcPr>
            <w:tcW w:w="1134" w:type="dxa"/>
          </w:tcPr>
          <w:p w:rsidR="00641B18" w:rsidRDefault="00641B18" w:rsidP="00525ECB"/>
        </w:tc>
      </w:tr>
      <w:tr w:rsidR="00641B18">
        <w:tc>
          <w:tcPr>
            <w:tcW w:w="1089" w:type="dxa"/>
          </w:tcPr>
          <w:p w:rsidR="00641B18" w:rsidRDefault="00641B18" w:rsidP="00525ECB">
            <w:r>
              <w:t>XIII A R.P</w:t>
            </w:r>
          </w:p>
        </w:tc>
        <w:tc>
          <w:tcPr>
            <w:tcW w:w="1068" w:type="dxa"/>
          </w:tcPr>
          <w:p w:rsidR="00641B18" w:rsidRDefault="00641B18" w:rsidP="00525ECB">
            <w:r>
              <w:t>M4</w:t>
            </w:r>
          </w:p>
          <w:p w:rsidR="00641B18" w:rsidRDefault="00641B18" w:rsidP="00525ECB">
            <w:r>
              <w:t>ONOF</w:t>
            </w:r>
          </w:p>
        </w:tc>
        <w:tc>
          <w:tcPr>
            <w:tcW w:w="1637" w:type="dxa"/>
          </w:tcPr>
          <w:p w:rsidR="00641B18" w:rsidRPr="00424398" w:rsidRDefault="00641B18" w:rsidP="00525ECB">
            <w:r w:rsidRPr="00424398">
              <w:t>M4</w:t>
            </w:r>
          </w:p>
          <w:p w:rsidR="00641B18" w:rsidRPr="00424398" w:rsidRDefault="00641B18" w:rsidP="00525ECB">
            <w:r w:rsidRPr="00424398">
              <w:t>ONOF</w:t>
            </w:r>
          </w:p>
        </w:tc>
        <w:tc>
          <w:tcPr>
            <w:tcW w:w="1559" w:type="dxa"/>
          </w:tcPr>
          <w:p w:rsidR="00641B18" w:rsidRDefault="00641B18" w:rsidP="0079467F">
            <w:r>
              <w:t>M7</w:t>
            </w:r>
          </w:p>
          <w:p w:rsidR="00641B18" w:rsidRDefault="00641B18" w:rsidP="0079467F">
            <w:r>
              <w:t>AMAR</w:t>
            </w:r>
          </w:p>
        </w:tc>
        <w:tc>
          <w:tcPr>
            <w:tcW w:w="2268" w:type="dxa"/>
          </w:tcPr>
          <w:p w:rsidR="00641B18" w:rsidRDefault="00641B18" w:rsidP="00525ECB">
            <w:r>
              <w:t>ROM</w:t>
            </w:r>
          </w:p>
          <w:p w:rsidR="00641B18" w:rsidRDefault="00641B18" w:rsidP="00525ECB">
            <w:r>
              <w:t>POP</w:t>
            </w:r>
          </w:p>
        </w:tc>
        <w:tc>
          <w:tcPr>
            <w:tcW w:w="1701" w:type="dxa"/>
          </w:tcPr>
          <w:p w:rsidR="00641B18" w:rsidRDefault="00641B18" w:rsidP="00525ECB">
            <w:r>
              <w:t>M7</w:t>
            </w:r>
          </w:p>
          <w:p w:rsidR="00641B18" w:rsidRDefault="00641B18" w:rsidP="00525ECB">
            <w:r>
              <w:t>AMAR</w:t>
            </w:r>
          </w:p>
        </w:tc>
        <w:tc>
          <w:tcPr>
            <w:tcW w:w="1559" w:type="dxa"/>
          </w:tcPr>
          <w:p w:rsidR="00641B18" w:rsidRDefault="00641B18" w:rsidP="00525ECB">
            <w:r>
              <w:t>M2</w:t>
            </w:r>
          </w:p>
          <w:p w:rsidR="00641B18" w:rsidRDefault="00641B18" w:rsidP="00525ECB">
            <w:r>
              <w:t>CHIP</w:t>
            </w:r>
          </w:p>
        </w:tc>
        <w:tc>
          <w:tcPr>
            <w:tcW w:w="1134" w:type="dxa"/>
          </w:tcPr>
          <w:p w:rsidR="00641B18" w:rsidRDefault="00641B18" w:rsidP="00525ECB"/>
        </w:tc>
      </w:tr>
      <w:tr w:rsidR="00641B18">
        <w:tc>
          <w:tcPr>
            <w:tcW w:w="1089" w:type="dxa"/>
          </w:tcPr>
          <w:p w:rsidR="00641B18" w:rsidRDefault="00641B18" w:rsidP="00525ECB">
            <w:r>
              <w:t>XIII B R.P</w:t>
            </w:r>
          </w:p>
        </w:tc>
        <w:tc>
          <w:tcPr>
            <w:tcW w:w="1068" w:type="dxa"/>
          </w:tcPr>
          <w:p w:rsidR="00641B18" w:rsidRDefault="00641B18" w:rsidP="00525ECB"/>
        </w:tc>
        <w:tc>
          <w:tcPr>
            <w:tcW w:w="1637" w:type="dxa"/>
          </w:tcPr>
          <w:p w:rsidR="00641B18" w:rsidRPr="00424398" w:rsidRDefault="00641B18" w:rsidP="00525ECB">
            <w:r w:rsidRPr="00424398">
              <w:t>ECA</w:t>
            </w:r>
          </w:p>
          <w:p w:rsidR="00641B18" w:rsidRPr="00424398" w:rsidRDefault="00641B18" w:rsidP="00525ECB">
            <w:r w:rsidRPr="00424398">
              <w:t>ONIU</w:t>
            </w:r>
          </w:p>
        </w:tc>
        <w:tc>
          <w:tcPr>
            <w:tcW w:w="1559" w:type="dxa"/>
          </w:tcPr>
          <w:p w:rsidR="00641B18" w:rsidRDefault="00641B18" w:rsidP="00525ECB">
            <w:r>
              <w:t>FR</w:t>
            </w:r>
          </w:p>
          <w:p w:rsidR="00641B18" w:rsidRDefault="00641B18" w:rsidP="00525ECB">
            <w:r>
              <w:t>BAB</w:t>
            </w:r>
          </w:p>
        </w:tc>
        <w:tc>
          <w:tcPr>
            <w:tcW w:w="2268" w:type="dxa"/>
          </w:tcPr>
          <w:p w:rsidR="00641B18" w:rsidRDefault="00641B18" w:rsidP="00525ECB">
            <w:r>
              <w:t>M3</w:t>
            </w:r>
          </w:p>
          <w:p w:rsidR="00641B18" w:rsidRDefault="00641B18" w:rsidP="00525ECB">
            <w:r>
              <w:t>REIN</w:t>
            </w:r>
          </w:p>
        </w:tc>
        <w:tc>
          <w:tcPr>
            <w:tcW w:w="1701" w:type="dxa"/>
          </w:tcPr>
          <w:p w:rsidR="00641B18" w:rsidRDefault="00641B18" w:rsidP="00525ECB">
            <w:r>
              <w:t>ROM</w:t>
            </w:r>
          </w:p>
          <w:p w:rsidR="00641B18" w:rsidRDefault="00641B18" w:rsidP="00525ECB">
            <w:r>
              <w:t>SMO</w:t>
            </w:r>
          </w:p>
        </w:tc>
        <w:tc>
          <w:tcPr>
            <w:tcW w:w="1559" w:type="dxa"/>
          </w:tcPr>
          <w:p w:rsidR="00641B18" w:rsidRDefault="00641B18" w:rsidP="00654897">
            <w:r>
              <w:t>M8</w:t>
            </w:r>
          </w:p>
          <w:p w:rsidR="00641B18" w:rsidRDefault="00641B18" w:rsidP="00654897">
            <w:r>
              <w:t>REIN</w:t>
            </w:r>
          </w:p>
        </w:tc>
        <w:tc>
          <w:tcPr>
            <w:tcW w:w="1134" w:type="dxa"/>
          </w:tcPr>
          <w:p w:rsidR="00641B18" w:rsidRDefault="00641B18" w:rsidP="00525ECB"/>
        </w:tc>
      </w:tr>
    </w:tbl>
    <w:p w:rsidR="00641B18" w:rsidRDefault="00641B18" w:rsidP="0096431A"/>
    <w:p w:rsidR="00641B18" w:rsidRDefault="00641B18" w:rsidP="0096431A"/>
    <w:p w:rsidR="00641B18" w:rsidRDefault="00641B18" w:rsidP="0096431A"/>
    <w:p w:rsidR="00641B18" w:rsidRDefault="00641B18"/>
    <w:sectPr w:rsidR="00641B18" w:rsidSect="003C6A4A">
      <w:pgSz w:w="15840" w:h="12240" w:orient="landscape"/>
      <w:pgMar w:top="1800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431A"/>
    <w:rsid w:val="000642B0"/>
    <w:rsid w:val="000719FF"/>
    <w:rsid w:val="000F5898"/>
    <w:rsid w:val="000F7AB8"/>
    <w:rsid w:val="001347E6"/>
    <w:rsid w:val="00281F78"/>
    <w:rsid w:val="003532C7"/>
    <w:rsid w:val="003C6A4A"/>
    <w:rsid w:val="00424398"/>
    <w:rsid w:val="0044555A"/>
    <w:rsid w:val="004769DD"/>
    <w:rsid w:val="00525ECB"/>
    <w:rsid w:val="005F0D6C"/>
    <w:rsid w:val="00641B18"/>
    <w:rsid w:val="00651DB1"/>
    <w:rsid w:val="00654897"/>
    <w:rsid w:val="00675DD6"/>
    <w:rsid w:val="007072A4"/>
    <w:rsid w:val="007225FC"/>
    <w:rsid w:val="0077035D"/>
    <w:rsid w:val="0079467F"/>
    <w:rsid w:val="007C6053"/>
    <w:rsid w:val="007E0A57"/>
    <w:rsid w:val="007E105C"/>
    <w:rsid w:val="00843ECE"/>
    <w:rsid w:val="009353FD"/>
    <w:rsid w:val="0096431A"/>
    <w:rsid w:val="009B211D"/>
    <w:rsid w:val="009E5DFB"/>
    <w:rsid w:val="00A7381F"/>
    <w:rsid w:val="00A94613"/>
    <w:rsid w:val="00AA3219"/>
    <w:rsid w:val="00B13A8D"/>
    <w:rsid w:val="00BB0E4A"/>
    <w:rsid w:val="00C27B8E"/>
    <w:rsid w:val="00C47D0F"/>
    <w:rsid w:val="00C81CFF"/>
    <w:rsid w:val="00C95787"/>
    <w:rsid w:val="00CC2B27"/>
    <w:rsid w:val="00D17015"/>
    <w:rsid w:val="00D32C87"/>
    <w:rsid w:val="00D40A21"/>
    <w:rsid w:val="00D72233"/>
    <w:rsid w:val="00DD0394"/>
    <w:rsid w:val="00E41FD5"/>
    <w:rsid w:val="00F3143E"/>
    <w:rsid w:val="00F33F4F"/>
    <w:rsid w:val="00F53B76"/>
    <w:rsid w:val="00F548C8"/>
    <w:rsid w:val="00FE7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31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314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2</Pages>
  <Words>250</Words>
  <Characters>1429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Admin</cp:lastModifiedBy>
  <cp:revision>11</cp:revision>
  <cp:lastPrinted>2011-09-26T20:17:00Z</cp:lastPrinted>
  <dcterms:created xsi:type="dcterms:W3CDTF">2011-09-25T13:38:00Z</dcterms:created>
  <dcterms:modified xsi:type="dcterms:W3CDTF">2011-10-05T17:25:00Z</dcterms:modified>
</cp:coreProperties>
</file>